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41F" w:rsidRPr="000315CE" w:rsidRDefault="001B141F" w:rsidP="00BC2F22">
      <w:pPr>
        <w:shd w:val="clear" w:color="auto" w:fill="FFFFFF"/>
        <w:tabs>
          <w:tab w:val="left" w:pos="8463"/>
        </w:tabs>
        <w:ind w:right="19"/>
        <w:rPr>
          <w:bCs/>
          <w:sz w:val="28"/>
          <w:szCs w:val="28"/>
        </w:rPr>
      </w:pPr>
    </w:p>
    <w:p w:rsidR="001B141F" w:rsidRDefault="001B141F" w:rsidP="00BC2F22">
      <w:pPr>
        <w:tabs>
          <w:tab w:val="left" w:pos="2520"/>
        </w:tabs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8pt;margin-top:-36pt;width:53.4pt;height:63pt;z-index:251658240">
            <v:imagedata r:id="rId5" o:title=""/>
          </v:shape>
        </w:pict>
      </w:r>
    </w:p>
    <w:tbl>
      <w:tblPr>
        <w:tblpPr w:leftFromText="180" w:rightFromText="180" w:vertAnchor="text" w:horzAnchor="margin" w:tblpY="546"/>
        <w:tblW w:w="10250" w:type="dxa"/>
        <w:tblLayout w:type="fixed"/>
        <w:tblLook w:val="0000"/>
      </w:tblPr>
      <w:tblGrid>
        <w:gridCol w:w="2268"/>
        <w:gridCol w:w="877"/>
        <w:gridCol w:w="459"/>
        <w:gridCol w:w="1184"/>
        <w:gridCol w:w="569"/>
        <w:gridCol w:w="2071"/>
        <w:gridCol w:w="1742"/>
        <w:gridCol w:w="699"/>
        <w:gridCol w:w="381"/>
      </w:tblGrid>
      <w:tr w:rsidR="001B141F" w:rsidRPr="002D418A" w:rsidTr="000521D4">
        <w:trPr>
          <w:trHeight w:val="1775"/>
        </w:trPr>
        <w:tc>
          <w:tcPr>
            <w:tcW w:w="10250" w:type="dxa"/>
            <w:gridSpan w:val="9"/>
          </w:tcPr>
          <w:p w:rsidR="001B141F" w:rsidRPr="002135D3" w:rsidRDefault="001B141F" w:rsidP="004914B6">
            <w:pPr>
              <w:rPr>
                <w:sz w:val="32"/>
                <w:szCs w:val="32"/>
              </w:rPr>
            </w:pPr>
            <w:r w:rsidRPr="002135D3">
              <w:rPr>
                <w:sz w:val="32"/>
                <w:szCs w:val="32"/>
              </w:rPr>
              <w:t xml:space="preserve">              СОВЕТ МУНИЦИПАЛЬНОГО ОБРАЗОВАНИЯ</w:t>
            </w:r>
          </w:p>
          <w:p w:rsidR="001B141F" w:rsidRPr="002135D3" w:rsidRDefault="001B141F" w:rsidP="004914B6">
            <w:pPr>
              <w:rPr>
                <w:sz w:val="32"/>
                <w:szCs w:val="32"/>
              </w:rPr>
            </w:pPr>
            <w:r w:rsidRPr="002135D3">
              <w:rPr>
                <w:sz w:val="32"/>
                <w:szCs w:val="32"/>
              </w:rPr>
              <w:t xml:space="preserve">                            ГУЛЬКЕВИЧСКИЙ РАЙОН</w:t>
            </w:r>
          </w:p>
          <w:p w:rsidR="001B141F" w:rsidRPr="002135D3" w:rsidRDefault="001B141F" w:rsidP="004914B6">
            <w:pPr>
              <w:rPr>
                <w:b/>
                <w:sz w:val="36"/>
                <w:szCs w:val="36"/>
              </w:rPr>
            </w:pPr>
            <w:r w:rsidRPr="002135D3">
              <w:rPr>
                <w:b/>
                <w:sz w:val="36"/>
                <w:szCs w:val="36"/>
              </w:rPr>
              <w:t xml:space="preserve">                                       РЕШЕНИЕ</w:t>
            </w:r>
          </w:p>
        </w:tc>
      </w:tr>
      <w:tr w:rsidR="001B141F" w:rsidRPr="002D418A" w:rsidTr="000521D4">
        <w:trPr>
          <w:trHeight w:val="419"/>
        </w:trPr>
        <w:tc>
          <w:tcPr>
            <w:tcW w:w="3604" w:type="dxa"/>
            <w:gridSpan w:val="3"/>
          </w:tcPr>
          <w:p w:rsidR="001B141F" w:rsidRPr="000521D4" w:rsidRDefault="001B141F" w:rsidP="004914B6">
            <w:pPr>
              <w:jc w:val="right"/>
              <w:rPr>
                <w:sz w:val="28"/>
                <w:szCs w:val="28"/>
                <w:lang w:val="en-US"/>
              </w:rPr>
            </w:pPr>
            <w:r w:rsidRPr="000521D4">
              <w:rPr>
                <w:sz w:val="28"/>
                <w:szCs w:val="28"/>
              </w:rPr>
              <w:t xml:space="preserve">           6</w:t>
            </w:r>
          </w:p>
        </w:tc>
        <w:tc>
          <w:tcPr>
            <w:tcW w:w="1184" w:type="dxa"/>
            <w:vAlign w:val="center"/>
          </w:tcPr>
          <w:p w:rsidR="001B141F" w:rsidRPr="000521D4" w:rsidRDefault="001B141F" w:rsidP="004914B6">
            <w:pPr>
              <w:jc w:val="center"/>
              <w:rPr>
                <w:sz w:val="28"/>
                <w:szCs w:val="28"/>
              </w:rPr>
            </w:pPr>
            <w:r w:rsidRPr="000521D4">
              <w:rPr>
                <w:sz w:val="28"/>
                <w:szCs w:val="28"/>
              </w:rPr>
              <w:t>сессия</w:t>
            </w:r>
          </w:p>
        </w:tc>
        <w:tc>
          <w:tcPr>
            <w:tcW w:w="569" w:type="dxa"/>
          </w:tcPr>
          <w:p w:rsidR="001B141F" w:rsidRPr="000521D4" w:rsidRDefault="001B141F" w:rsidP="004914B6">
            <w:pPr>
              <w:jc w:val="right"/>
              <w:rPr>
                <w:sz w:val="28"/>
                <w:szCs w:val="28"/>
              </w:rPr>
            </w:pPr>
            <w:r w:rsidRPr="000521D4">
              <w:rPr>
                <w:sz w:val="28"/>
                <w:szCs w:val="28"/>
                <w:lang w:val="en-US"/>
              </w:rPr>
              <w:t>VI</w:t>
            </w:r>
          </w:p>
        </w:tc>
        <w:tc>
          <w:tcPr>
            <w:tcW w:w="4893" w:type="dxa"/>
            <w:gridSpan w:val="4"/>
            <w:vAlign w:val="center"/>
          </w:tcPr>
          <w:p w:rsidR="001B141F" w:rsidRPr="000521D4" w:rsidRDefault="001B141F" w:rsidP="004914B6">
            <w:pPr>
              <w:rPr>
                <w:sz w:val="28"/>
                <w:szCs w:val="28"/>
              </w:rPr>
            </w:pPr>
            <w:r w:rsidRPr="000521D4">
              <w:rPr>
                <w:sz w:val="28"/>
                <w:szCs w:val="28"/>
              </w:rPr>
              <w:t>созыва</w:t>
            </w:r>
          </w:p>
        </w:tc>
      </w:tr>
      <w:tr w:rsidR="001B141F" w:rsidRPr="002D418A" w:rsidTr="000521D4">
        <w:trPr>
          <w:trHeight w:val="173"/>
        </w:trPr>
        <w:tc>
          <w:tcPr>
            <w:tcW w:w="2268" w:type="dxa"/>
            <w:vAlign w:val="bottom"/>
          </w:tcPr>
          <w:p w:rsidR="001B141F" w:rsidRPr="002135D3" w:rsidRDefault="001B141F" w:rsidP="004914B6">
            <w:pPr>
              <w:jc w:val="right"/>
            </w:pPr>
          </w:p>
          <w:p w:rsidR="001B141F" w:rsidRPr="000521D4" w:rsidRDefault="001B141F" w:rsidP="004914B6">
            <w:pPr>
              <w:jc w:val="right"/>
              <w:rPr>
                <w:sz w:val="28"/>
                <w:szCs w:val="28"/>
              </w:rPr>
            </w:pPr>
            <w:r w:rsidRPr="000521D4">
              <w:rPr>
                <w:sz w:val="28"/>
                <w:szCs w:val="28"/>
              </w:rPr>
              <w:t>от</w:t>
            </w:r>
            <w:r w:rsidRPr="000521D4">
              <w:rPr>
                <w:sz w:val="28"/>
                <w:szCs w:val="28"/>
                <w:lang w:val="en-US"/>
              </w:rPr>
              <w:t xml:space="preserve"> </w:t>
            </w:r>
            <w:r w:rsidRPr="000521D4">
              <w:rPr>
                <w:sz w:val="28"/>
                <w:szCs w:val="28"/>
              </w:rPr>
              <w:t>25.12.2015 г.</w:t>
            </w:r>
          </w:p>
        </w:tc>
        <w:tc>
          <w:tcPr>
            <w:tcW w:w="877" w:type="dxa"/>
          </w:tcPr>
          <w:p w:rsidR="001B141F" w:rsidRPr="002135D3" w:rsidRDefault="001B141F" w:rsidP="004914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83" w:type="dxa"/>
            <w:gridSpan w:val="4"/>
          </w:tcPr>
          <w:p w:rsidR="001B141F" w:rsidRPr="002135D3" w:rsidRDefault="001B141F" w:rsidP="004914B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42" w:type="dxa"/>
            <w:vAlign w:val="bottom"/>
          </w:tcPr>
          <w:p w:rsidR="001B141F" w:rsidRPr="000521D4" w:rsidRDefault="001B141F" w:rsidP="004914B6">
            <w:pPr>
              <w:jc w:val="center"/>
              <w:rPr>
                <w:sz w:val="28"/>
                <w:szCs w:val="28"/>
              </w:rPr>
            </w:pPr>
            <w:r w:rsidRPr="000521D4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  <w:lang w:val="en-US"/>
              </w:rPr>
              <w:t xml:space="preserve">   </w:t>
            </w:r>
            <w:r w:rsidRPr="000521D4">
              <w:rPr>
                <w:sz w:val="28"/>
                <w:szCs w:val="28"/>
              </w:rPr>
              <w:t>№ 4</w:t>
            </w:r>
          </w:p>
        </w:tc>
        <w:tc>
          <w:tcPr>
            <w:tcW w:w="699" w:type="dxa"/>
          </w:tcPr>
          <w:p w:rsidR="001B141F" w:rsidRPr="000521D4" w:rsidRDefault="001B141F" w:rsidP="004914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1" w:type="dxa"/>
          </w:tcPr>
          <w:p w:rsidR="001B141F" w:rsidRPr="002135D3" w:rsidRDefault="001B141F" w:rsidP="004914B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B141F" w:rsidRPr="002D418A" w:rsidTr="000521D4">
        <w:trPr>
          <w:trHeight w:val="214"/>
        </w:trPr>
        <w:tc>
          <w:tcPr>
            <w:tcW w:w="10250" w:type="dxa"/>
            <w:gridSpan w:val="9"/>
          </w:tcPr>
          <w:p w:rsidR="001B141F" w:rsidRPr="002135D3" w:rsidRDefault="001B141F" w:rsidP="004914B6">
            <w:pPr>
              <w:rPr>
                <w:b/>
              </w:rPr>
            </w:pPr>
            <w:r w:rsidRPr="002135D3">
              <w:rPr>
                <w:b/>
              </w:rPr>
              <w:t xml:space="preserve">                                                               </w:t>
            </w:r>
            <w:r w:rsidRPr="002135D3">
              <w:rPr>
                <w:b/>
                <w:lang w:val="en-US"/>
              </w:rPr>
              <w:t xml:space="preserve">     </w:t>
            </w:r>
            <w:r w:rsidRPr="002135D3">
              <w:rPr>
                <w:b/>
              </w:rPr>
              <w:t>г. Гулькевичи</w:t>
            </w:r>
          </w:p>
        </w:tc>
      </w:tr>
    </w:tbl>
    <w:p w:rsidR="001B141F" w:rsidRDefault="001B141F" w:rsidP="00F914F3">
      <w:pPr>
        <w:spacing w:line="216" w:lineRule="auto"/>
        <w:jc w:val="center"/>
        <w:rPr>
          <w:sz w:val="28"/>
          <w:szCs w:val="28"/>
        </w:rPr>
      </w:pPr>
    </w:p>
    <w:p w:rsidR="001B141F" w:rsidRDefault="001B141F" w:rsidP="00F914F3">
      <w:pPr>
        <w:spacing w:line="216" w:lineRule="auto"/>
        <w:jc w:val="center"/>
        <w:rPr>
          <w:sz w:val="28"/>
          <w:szCs w:val="28"/>
        </w:rPr>
      </w:pPr>
    </w:p>
    <w:p w:rsidR="001B141F" w:rsidRDefault="001B141F" w:rsidP="00BC2F22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ходе исполнения п</w:t>
      </w:r>
      <w:r w:rsidRPr="005F5450">
        <w:rPr>
          <w:b/>
          <w:sz w:val="28"/>
          <w:szCs w:val="28"/>
        </w:rPr>
        <w:t xml:space="preserve">остановления Законодательного Собрания Краснодарского края от 25 февраля 2015 года № 1492-П «О мерах по увеличению производства молока  и мяса и обеспечению мясомолочной продукцией населения в муниципальных образованиях  Краснодарского края» на территории муниципального </w:t>
      </w:r>
      <w:r>
        <w:rPr>
          <w:b/>
          <w:sz w:val="28"/>
          <w:szCs w:val="28"/>
        </w:rPr>
        <w:t xml:space="preserve">образования </w:t>
      </w:r>
    </w:p>
    <w:p w:rsidR="001B141F" w:rsidRPr="005F5450" w:rsidRDefault="001B141F" w:rsidP="00BC2F22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Гулькевичский район</w:t>
      </w:r>
    </w:p>
    <w:p w:rsidR="001B141F" w:rsidRDefault="001B141F" w:rsidP="00BC2F22">
      <w:pPr>
        <w:jc w:val="center"/>
        <w:rPr>
          <w:b/>
        </w:rPr>
      </w:pPr>
    </w:p>
    <w:p w:rsidR="001B141F" w:rsidRDefault="001B141F" w:rsidP="00BC2F22"/>
    <w:p w:rsidR="001B141F" w:rsidRDefault="001B141F" w:rsidP="00BC2F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Заслушав инфо</w:t>
      </w:r>
      <w:r w:rsidRPr="005F5450">
        <w:rPr>
          <w:sz w:val="28"/>
          <w:szCs w:val="28"/>
        </w:rPr>
        <w:t>рмацию</w:t>
      </w:r>
      <w:r>
        <w:rPr>
          <w:sz w:val="28"/>
          <w:szCs w:val="28"/>
        </w:rPr>
        <w:t xml:space="preserve"> заместителя главы муниципального образования Гулькевичский район И.И.Дубровина</w:t>
      </w:r>
      <w:r w:rsidRPr="005F545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 ходе исполнения п</w:t>
      </w:r>
      <w:r w:rsidRPr="005F5450">
        <w:rPr>
          <w:sz w:val="28"/>
          <w:szCs w:val="28"/>
        </w:rPr>
        <w:t>остановления Законодательного Собрания Краснодарско</w:t>
      </w:r>
      <w:r>
        <w:rPr>
          <w:sz w:val="28"/>
          <w:szCs w:val="28"/>
        </w:rPr>
        <w:t xml:space="preserve">го края от 25 февраля 2015 года  </w:t>
      </w:r>
      <w:r w:rsidRPr="005F5450">
        <w:rPr>
          <w:sz w:val="28"/>
          <w:szCs w:val="28"/>
        </w:rPr>
        <w:t xml:space="preserve">№ 1492-П «О мерах по увеличению производства молока  и мяса и обеспечению мясомолочной продукцией населения в муниципальных образованиях  Краснодарского края» на территории муниципального образования </w:t>
      </w:r>
      <w:r>
        <w:rPr>
          <w:sz w:val="28"/>
          <w:szCs w:val="28"/>
        </w:rPr>
        <w:t>Гулькевичский район, Совет муниципального образования Гулькевичский район   р е ш и л:</w:t>
      </w:r>
    </w:p>
    <w:p w:rsidR="001B141F" w:rsidRDefault="001B141F" w:rsidP="00BC2F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Инфо</w:t>
      </w:r>
      <w:r w:rsidRPr="005F5450">
        <w:rPr>
          <w:sz w:val="28"/>
          <w:szCs w:val="28"/>
        </w:rPr>
        <w:t>рмацию</w:t>
      </w:r>
      <w:r>
        <w:rPr>
          <w:sz w:val="28"/>
          <w:szCs w:val="28"/>
        </w:rPr>
        <w:t xml:space="preserve"> заместителя главы муниципального образования Гулькевичский район И.И.Дубровина</w:t>
      </w:r>
      <w:r w:rsidRPr="005F545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 ходе исполнения п</w:t>
      </w:r>
      <w:r w:rsidRPr="005F5450">
        <w:rPr>
          <w:sz w:val="28"/>
          <w:szCs w:val="28"/>
        </w:rPr>
        <w:t xml:space="preserve">остановления Законодательного Собрания Краснодарского края от 25 февраля 2015 года </w:t>
      </w:r>
      <w:r>
        <w:rPr>
          <w:sz w:val="28"/>
          <w:szCs w:val="28"/>
        </w:rPr>
        <w:t xml:space="preserve">           </w:t>
      </w:r>
      <w:r w:rsidRPr="005F5450">
        <w:rPr>
          <w:sz w:val="28"/>
          <w:szCs w:val="28"/>
        </w:rPr>
        <w:t xml:space="preserve">№ 1492-П «О мерах по увеличению производства молока  и мяса и обеспечению мясомолочной продукцией населения в муниципальных образованиях  Краснодарского края» на территории муниципального образования </w:t>
      </w:r>
      <w:r>
        <w:rPr>
          <w:sz w:val="28"/>
          <w:szCs w:val="28"/>
        </w:rPr>
        <w:t>Гулькевичский район принять к сведению.</w:t>
      </w:r>
    </w:p>
    <w:p w:rsidR="001B141F" w:rsidRDefault="001B141F" w:rsidP="00BC2F22">
      <w:pPr>
        <w:pStyle w:val="ListParagraph"/>
        <w:spacing w:line="228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Рекомендовать р</w:t>
      </w:r>
      <w:r w:rsidRPr="00DA27FC">
        <w:rPr>
          <w:sz w:val="28"/>
          <w:szCs w:val="28"/>
        </w:rPr>
        <w:t xml:space="preserve">уководителям </w:t>
      </w:r>
      <w:r>
        <w:rPr>
          <w:sz w:val="28"/>
          <w:szCs w:val="28"/>
        </w:rPr>
        <w:t>сельскохозяйственных предприятий и производств Гулькевичского района всех уровней:</w:t>
      </w:r>
    </w:p>
    <w:p w:rsidR="001B141F" w:rsidRDefault="001B141F" w:rsidP="001D39F3">
      <w:pPr>
        <w:pStyle w:val="ListParagraph"/>
        <w:spacing w:line="228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продолжить работу с акционерами, учредителями и инвесторами по вопросу решения обеспечения выполнения поставленных задач по увеличению производства продукции животноводства и поголовья сельскохозяйственных животных;</w:t>
      </w:r>
    </w:p>
    <w:p w:rsidR="001B141F" w:rsidRDefault="001B141F" w:rsidP="001D39F3">
      <w:pPr>
        <w:pStyle w:val="ListParagraph"/>
        <w:spacing w:line="228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для сохранения и повышения плодородия почв, предприятиям ведущим отрасль животноводства довести посевы многолетних трав (люцерны) до 12%, а хозяйствам не имеющих животноводство ввести в структуру посевы многолетних трав и довести их до 6% с дальнейшей реализацией в виде зеленной массы или сена фермерам и гражданам, ведущим личные подсобные хозяйства.  </w:t>
      </w:r>
    </w:p>
    <w:p w:rsidR="001B141F" w:rsidRDefault="001B141F" w:rsidP="001D39F3">
      <w:pPr>
        <w:pStyle w:val="ListParagraph"/>
        <w:spacing w:line="228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 Рекомендовать управлению имущественных отношений администрации муниципального образования  Гулькевичский район:</w:t>
      </w:r>
    </w:p>
    <w:p w:rsidR="001B141F" w:rsidRDefault="001B141F" w:rsidP="001D39F3">
      <w:pPr>
        <w:pStyle w:val="ListParagraph"/>
        <w:spacing w:line="228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продолжать работу по выполнению решения  99 сессии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созыва Совета муниципального образования Гулькевичский район от 29 мая 2015 года № 3.</w:t>
      </w:r>
    </w:p>
    <w:p w:rsidR="001B141F" w:rsidRDefault="001B141F" w:rsidP="001D39F3">
      <w:pPr>
        <w:pStyle w:val="ListParagraph"/>
        <w:spacing w:line="228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4. Рекомендовать управлению сельского хозяйства, перерабатывающей промышленности и охране окружающей среды администрации муниципального образования Гулькевичский район:</w:t>
      </w:r>
    </w:p>
    <w:p w:rsidR="001B141F" w:rsidRDefault="001B141F" w:rsidP="001D39F3">
      <w:pPr>
        <w:pStyle w:val="ListParagraph"/>
        <w:spacing w:line="228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продолжить разъяснительную работу и оказывать содействие в переходе ЛПХ на новые организационно-правовые формы ведения предпринимательской деятельности;</w:t>
      </w:r>
    </w:p>
    <w:p w:rsidR="001B141F" w:rsidRDefault="001B141F" w:rsidP="001D39F3">
      <w:pPr>
        <w:pStyle w:val="ListParagraph"/>
        <w:spacing w:line="228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продолжить работу по обеспечению дополнительными площадями пастбищ для ЛПХ;</w:t>
      </w:r>
    </w:p>
    <w:p w:rsidR="001B141F" w:rsidRDefault="001B141F" w:rsidP="001D39F3">
      <w:pPr>
        <w:pStyle w:val="ConsPlusNormal"/>
        <w:widowControl/>
        <w:spacing w:line="228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</w:t>
      </w:r>
      <w:r w:rsidRPr="00A068DD">
        <w:rPr>
          <w:rFonts w:ascii="Times New Roman" w:hAnsi="Times New Roman"/>
          <w:sz w:val="28"/>
          <w:szCs w:val="28"/>
        </w:rPr>
        <w:t>провести работу с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сельхозпредприятиями по заключению соглашения о взаимодействии и социально экономическом сотрудничестве между администрацией муниципального образования Гулькевичский район и хозяйствующим субъектом, обозначить в нем вопросы о сохранении и увеличении поголовья фуражных коров, увеличении продуктивности и выхода телят, о повышении структуры посевов кормовых культур, заготовке кормов и повышения заработной платы работникам животноводства;</w:t>
      </w:r>
    </w:p>
    <w:p w:rsidR="001B141F" w:rsidRDefault="001B141F" w:rsidP="001D39F3">
      <w:pPr>
        <w:pStyle w:val="ConsPlusNormal"/>
        <w:widowControl/>
        <w:spacing w:line="228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- продолжить работу по информированию владельцев малых форм хозяйствования о действующих мерах господдержки и привлечению их к участию в программах, действующих в Краснодарском крае, оказывать помощь в подготовке документов на получение субсидий;</w:t>
      </w:r>
    </w:p>
    <w:p w:rsidR="001B141F" w:rsidRDefault="001B141F" w:rsidP="001D39F3">
      <w:pPr>
        <w:pStyle w:val="ConsPlusNormal"/>
        <w:widowControl/>
        <w:spacing w:line="228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- продолжить работу по ориентированию населения ведения животноводства, альтернативному свиноводству;</w:t>
      </w:r>
    </w:p>
    <w:p w:rsidR="001B141F" w:rsidRDefault="001B141F" w:rsidP="001D39F3">
      <w:pPr>
        <w:pStyle w:val="ConsPlusNormal"/>
        <w:widowControl/>
        <w:spacing w:line="228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продолжить работу по оказании помощи в организации обучения граждан в ГБУКК «Учебно – методический центр развития ЛПХ». </w:t>
      </w:r>
    </w:p>
    <w:p w:rsidR="001B141F" w:rsidRDefault="001B141F" w:rsidP="001D39F3">
      <w:pPr>
        <w:pStyle w:val="ListParagraph"/>
        <w:spacing w:line="228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5. Рекомендовать главам городских и сельских поселений Гулькевичского района, председателям Советов:</w:t>
      </w:r>
    </w:p>
    <w:p w:rsidR="001B141F" w:rsidRDefault="001B141F" w:rsidP="00BC2F22">
      <w:pPr>
        <w:pStyle w:val="ListParagraph"/>
        <w:spacing w:line="228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продолжать работу по выполнению решения 99 сессии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созыва Совета муниципального образования Гулькевичский район от 29 мая 2015 года № 3.</w:t>
      </w:r>
    </w:p>
    <w:p w:rsidR="001B141F" w:rsidRDefault="001B141F" w:rsidP="00BC2F22">
      <w:pPr>
        <w:shd w:val="clear" w:color="auto" w:fill="FFFFFF"/>
        <w:tabs>
          <w:tab w:val="left" w:pos="1200"/>
        </w:tabs>
        <w:ind w:left="24"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0315CE">
        <w:rPr>
          <w:sz w:val="28"/>
          <w:szCs w:val="28"/>
        </w:rPr>
        <w:t xml:space="preserve"> Контроль за выполнением настоящего решения возложить на постоянную ко</w:t>
      </w:r>
      <w:r>
        <w:rPr>
          <w:sz w:val="28"/>
          <w:szCs w:val="28"/>
        </w:rPr>
        <w:t xml:space="preserve">миссию по вопросам природных ресурсов, охране окружающей среды, использования производства и переработке сельскохозяйственной продукции </w:t>
      </w:r>
      <w:r w:rsidRPr="000315CE">
        <w:rPr>
          <w:sz w:val="28"/>
          <w:szCs w:val="28"/>
        </w:rPr>
        <w:t>Совета муниципального образования Гулькевичский район.</w:t>
      </w:r>
    </w:p>
    <w:p w:rsidR="001B141F" w:rsidRPr="000315CE" w:rsidRDefault="001B141F" w:rsidP="00BC2F22">
      <w:pPr>
        <w:shd w:val="clear" w:color="auto" w:fill="FFFFFF"/>
        <w:tabs>
          <w:tab w:val="left" w:pos="1200"/>
        </w:tabs>
        <w:ind w:left="2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Pr="000315CE">
        <w:rPr>
          <w:sz w:val="28"/>
          <w:szCs w:val="28"/>
        </w:rPr>
        <w:t xml:space="preserve">. Решение вступает в силу со дня его подписания. </w:t>
      </w:r>
    </w:p>
    <w:p w:rsidR="001B141F" w:rsidRDefault="001B141F" w:rsidP="00BC2F22">
      <w:pPr>
        <w:shd w:val="clear" w:color="auto" w:fill="FFFFFF"/>
        <w:tabs>
          <w:tab w:val="left" w:pos="1200"/>
        </w:tabs>
        <w:ind w:left="24"/>
        <w:jc w:val="both"/>
        <w:rPr>
          <w:sz w:val="28"/>
          <w:szCs w:val="28"/>
        </w:rPr>
      </w:pPr>
    </w:p>
    <w:p w:rsidR="001B141F" w:rsidRPr="000315CE" w:rsidRDefault="001B141F" w:rsidP="00BC2F22">
      <w:pPr>
        <w:shd w:val="clear" w:color="auto" w:fill="FFFFFF"/>
        <w:tabs>
          <w:tab w:val="left" w:pos="1200"/>
        </w:tabs>
        <w:ind w:left="24"/>
        <w:jc w:val="both"/>
        <w:rPr>
          <w:sz w:val="28"/>
          <w:szCs w:val="28"/>
        </w:rPr>
      </w:pPr>
    </w:p>
    <w:p w:rsidR="001B141F" w:rsidRPr="00115A65" w:rsidRDefault="001B141F" w:rsidP="00BC2F22">
      <w:pPr>
        <w:shd w:val="clear" w:color="auto" w:fill="FFFFFF"/>
        <w:tabs>
          <w:tab w:val="left" w:pos="1200"/>
        </w:tabs>
        <w:ind w:left="24"/>
        <w:jc w:val="both"/>
        <w:rPr>
          <w:sz w:val="28"/>
          <w:szCs w:val="28"/>
        </w:rPr>
      </w:pPr>
      <w:r w:rsidRPr="00115A65">
        <w:rPr>
          <w:sz w:val="28"/>
          <w:szCs w:val="28"/>
        </w:rPr>
        <w:t xml:space="preserve">Председатель Совета муниципального </w:t>
      </w:r>
    </w:p>
    <w:p w:rsidR="001B141F" w:rsidRPr="00716CF9" w:rsidRDefault="001B141F" w:rsidP="00BC2F22">
      <w:pPr>
        <w:shd w:val="clear" w:color="auto" w:fill="FFFFFF"/>
        <w:tabs>
          <w:tab w:val="left" w:pos="1200"/>
        </w:tabs>
        <w:ind w:left="24"/>
        <w:jc w:val="both"/>
        <w:rPr>
          <w:sz w:val="28"/>
          <w:szCs w:val="28"/>
        </w:rPr>
      </w:pPr>
      <w:r w:rsidRPr="00716CF9">
        <w:rPr>
          <w:sz w:val="28"/>
          <w:szCs w:val="28"/>
        </w:rPr>
        <w:t xml:space="preserve">образования Гулькевичский район </w:t>
      </w:r>
      <w:r w:rsidRPr="00716CF9">
        <w:rPr>
          <w:sz w:val="28"/>
          <w:szCs w:val="28"/>
        </w:rPr>
        <w:tab/>
      </w:r>
      <w:r w:rsidRPr="00716CF9">
        <w:rPr>
          <w:sz w:val="28"/>
          <w:szCs w:val="28"/>
        </w:rPr>
        <w:tab/>
      </w:r>
      <w:r w:rsidRPr="00716CF9">
        <w:rPr>
          <w:sz w:val="28"/>
          <w:szCs w:val="28"/>
        </w:rPr>
        <w:tab/>
      </w:r>
      <w:r w:rsidRPr="00716CF9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  <w:t xml:space="preserve">   Н.Н.Записоцкий</w:t>
      </w:r>
    </w:p>
    <w:p w:rsidR="001B141F" w:rsidRPr="007932B3" w:rsidRDefault="001B141F" w:rsidP="00BC2F22">
      <w:pPr>
        <w:shd w:val="clear" w:color="auto" w:fill="FFFFFF"/>
        <w:ind w:left="10"/>
        <w:rPr>
          <w:spacing w:val="-1"/>
          <w:sz w:val="28"/>
          <w:szCs w:val="28"/>
        </w:rPr>
      </w:pPr>
    </w:p>
    <w:sectPr w:rsidR="001B141F" w:rsidRPr="007932B3" w:rsidSect="000521D4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2754C"/>
    <w:multiLevelType w:val="hybridMultilevel"/>
    <w:tmpl w:val="DBDC3C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27FC"/>
    <w:rsid w:val="000008AB"/>
    <w:rsid w:val="00001162"/>
    <w:rsid w:val="00001A98"/>
    <w:rsid w:val="00002B39"/>
    <w:rsid w:val="00002DF8"/>
    <w:rsid w:val="00002E7A"/>
    <w:rsid w:val="0000451A"/>
    <w:rsid w:val="00005142"/>
    <w:rsid w:val="00005D85"/>
    <w:rsid w:val="000065E1"/>
    <w:rsid w:val="000069DC"/>
    <w:rsid w:val="00006C9B"/>
    <w:rsid w:val="0001079B"/>
    <w:rsid w:val="00010AA2"/>
    <w:rsid w:val="00010CFC"/>
    <w:rsid w:val="000113C5"/>
    <w:rsid w:val="00011A12"/>
    <w:rsid w:val="000120A0"/>
    <w:rsid w:val="0001246C"/>
    <w:rsid w:val="00012599"/>
    <w:rsid w:val="00012BF1"/>
    <w:rsid w:val="000144C6"/>
    <w:rsid w:val="0001510B"/>
    <w:rsid w:val="00015573"/>
    <w:rsid w:val="00015DE3"/>
    <w:rsid w:val="000160F3"/>
    <w:rsid w:val="000166BC"/>
    <w:rsid w:val="000166D7"/>
    <w:rsid w:val="0001732C"/>
    <w:rsid w:val="0001775D"/>
    <w:rsid w:val="00017964"/>
    <w:rsid w:val="000179E7"/>
    <w:rsid w:val="00017EA2"/>
    <w:rsid w:val="00020274"/>
    <w:rsid w:val="000202F9"/>
    <w:rsid w:val="00020507"/>
    <w:rsid w:val="00021391"/>
    <w:rsid w:val="000224E9"/>
    <w:rsid w:val="00022B31"/>
    <w:rsid w:val="0002479A"/>
    <w:rsid w:val="00024989"/>
    <w:rsid w:val="00024C69"/>
    <w:rsid w:val="0002538B"/>
    <w:rsid w:val="0002587F"/>
    <w:rsid w:val="00025BB5"/>
    <w:rsid w:val="000262ED"/>
    <w:rsid w:val="0002660B"/>
    <w:rsid w:val="00026A30"/>
    <w:rsid w:val="00026EB1"/>
    <w:rsid w:val="00027083"/>
    <w:rsid w:val="00027880"/>
    <w:rsid w:val="000278A1"/>
    <w:rsid w:val="00027D83"/>
    <w:rsid w:val="00030682"/>
    <w:rsid w:val="000308CF"/>
    <w:rsid w:val="00030B68"/>
    <w:rsid w:val="0003122D"/>
    <w:rsid w:val="000315B9"/>
    <w:rsid w:val="000315CE"/>
    <w:rsid w:val="00032838"/>
    <w:rsid w:val="00032F57"/>
    <w:rsid w:val="000335CD"/>
    <w:rsid w:val="00033CE5"/>
    <w:rsid w:val="0003507C"/>
    <w:rsid w:val="0003530E"/>
    <w:rsid w:val="00035551"/>
    <w:rsid w:val="0003604A"/>
    <w:rsid w:val="000371DD"/>
    <w:rsid w:val="00037C32"/>
    <w:rsid w:val="00037C80"/>
    <w:rsid w:val="00037EF8"/>
    <w:rsid w:val="00040668"/>
    <w:rsid w:val="000407C2"/>
    <w:rsid w:val="00040DEB"/>
    <w:rsid w:val="000417B1"/>
    <w:rsid w:val="000432CC"/>
    <w:rsid w:val="00043720"/>
    <w:rsid w:val="00043888"/>
    <w:rsid w:val="00043AAF"/>
    <w:rsid w:val="00043CBC"/>
    <w:rsid w:val="000441EE"/>
    <w:rsid w:val="000443E7"/>
    <w:rsid w:val="00045606"/>
    <w:rsid w:val="00045A78"/>
    <w:rsid w:val="00045B55"/>
    <w:rsid w:val="000465C3"/>
    <w:rsid w:val="00046A4A"/>
    <w:rsid w:val="00046CA8"/>
    <w:rsid w:val="000472EE"/>
    <w:rsid w:val="00047526"/>
    <w:rsid w:val="0004787E"/>
    <w:rsid w:val="00047A67"/>
    <w:rsid w:val="00047FE2"/>
    <w:rsid w:val="00050454"/>
    <w:rsid w:val="0005046B"/>
    <w:rsid w:val="00050C6B"/>
    <w:rsid w:val="000516F4"/>
    <w:rsid w:val="000519C2"/>
    <w:rsid w:val="00051A43"/>
    <w:rsid w:val="00051F8C"/>
    <w:rsid w:val="00052168"/>
    <w:rsid w:val="000521D4"/>
    <w:rsid w:val="00052435"/>
    <w:rsid w:val="00053353"/>
    <w:rsid w:val="000535EE"/>
    <w:rsid w:val="000551AC"/>
    <w:rsid w:val="00055289"/>
    <w:rsid w:val="00055770"/>
    <w:rsid w:val="00055BF5"/>
    <w:rsid w:val="00055E9C"/>
    <w:rsid w:val="00056325"/>
    <w:rsid w:val="00060E88"/>
    <w:rsid w:val="00060F81"/>
    <w:rsid w:val="00061002"/>
    <w:rsid w:val="00061438"/>
    <w:rsid w:val="000618E9"/>
    <w:rsid w:val="00061A6D"/>
    <w:rsid w:val="00061F4C"/>
    <w:rsid w:val="00061FF0"/>
    <w:rsid w:val="000626FD"/>
    <w:rsid w:val="0006344B"/>
    <w:rsid w:val="00063A0B"/>
    <w:rsid w:val="00063B4F"/>
    <w:rsid w:val="00063E13"/>
    <w:rsid w:val="00063E79"/>
    <w:rsid w:val="0006456A"/>
    <w:rsid w:val="00064A3F"/>
    <w:rsid w:val="00064A55"/>
    <w:rsid w:val="000652C4"/>
    <w:rsid w:val="00065C7C"/>
    <w:rsid w:val="0006618B"/>
    <w:rsid w:val="00067ACC"/>
    <w:rsid w:val="00070D76"/>
    <w:rsid w:val="0007212E"/>
    <w:rsid w:val="0007214D"/>
    <w:rsid w:val="000721F7"/>
    <w:rsid w:val="0007240C"/>
    <w:rsid w:val="00072FD6"/>
    <w:rsid w:val="00074712"/>
    <w:rsid w:val="00074865"/>
    <w:rsid w:val="00074963"/>
    <w:rsid w:val="00074D96"/>
    <w:rsid w:val="000754E2"/>
    <w:rsid w:val="00076B67"/>
    <w:rsid w:val="00077867"/>
    <w:rsid w:val="00080590"/>
    <w:rsid w:val="00080635"/>
    <w:rsid w:val="00080A12"/>
    <w:rsid w:val="00080B34"/>
    <w:rsid w:val="00080CA5"/>
    <w:rsid w:val="00081DD6"/>
    <w:rsid w:val="00081E7E"/>
    <w:rsid w:val="00082835"/>
    <w:rsid w:val="000831E1"/>
    <w:rsid w:val="00083837"/>
    <w:rsid w:val="00083B33"/>
    <w:rsid w:val="000846AC"/>
    <w:rsid w:val="000849F7"/>
    <w:rsid w:val="00085310"/>
    <w:rsid w:val="00085583"/>
    <w:rsid w:val="00085A98"/>
    <w:rsid w:val="00086513"/>
    <w:rsid w:val="00086B21"/>
    <w:rsid w:val="00087A91"/>
    <w:rsid w:val="000906B5"/>
    <w:rsid w:val="00090828"/>
    <w:rsid w:val="000909E6"/>
    <w:rsid w:val="00090DC5"/>
    <w:rsid w:val="00090DD6"/>
    <w:rsid w:val="000912F9"/>
    <w:rsid w:val="0009144D"/>
    <w:rsid w:val="000914BA"/>
    <w:rsid w:val="00092004"/>
    <w:rsid w:val="00092472"/>
    <w:rsid w:val="000925C0"/>
    <w:rsid w:val="0009288A"/>
    <w:rsid w:val="000930C5"/>
    <w:rsid w:val="00093950"/>
    <w:rsid w:val="00094639"/>
    <w:rsid w:val="00094C77"/>
    <w:rsid w:val="00095629"/>
    <w:rsid w:val="00095851"/>
    <w:rsid w:val="00096073"/>
    <w:rsid w:val="00096655"/>
    <w:rsid w:val="00096B2A"/>
    <w:rsid w:val="00096B80"/>
    <w:rsid w:val="000971D5"/>
    <w:rsid w:val="00097858"/>
    <w:rsid w:val="00097BBE"/>
    <w:rsid w:val="00097DC6"/>
    <w:rsid w:val="000A0789"/>
    <w:rsid w:val="000A0D93"/>
    <w:rsid w:val="000A182E"/>
    <w:rsid w:val="000A1CB6"/>
    <w:rsid w:val="000A23D8"/>
    <w:rsid w:val="000A25E9"/>
    <w:rsid w:val="000A30C8"/>
    <w:rsid w:val="000A34CC"/>
    <w:rsid w:val="000A3609"/>
    <w:rsid w:val="000A363B"/>
    <w:rsid w:val="000A3B8E"/>
    <w:rsid w:val="000A45F2"/>
    <w:rsid w:val="000A4F18"/>
    <w:rsid w:val="000A52D6"/>
    <w:rsid w:val="000A55D8"/>
    <w:rsid w:val="000A560B"/>
    <w:rsid w:val="000A6036"/>
    <w:rsid w:val="000A63A5"/>
    <w:rsid w:val="000A6656"/>
    <w:rsid w:val="000A6D7B"/>
    <w:rsid w:val="000A6F3E"/>
    <w:rsid w:val="000A7587"/>
    <w:rsid w:val="000A768F"/>
    <w:rsid w:val="000A798A"/>
    <w:rsid w:val="000A7D9D"/>
    <w:rsid w:val="000A7E05"/>
    <w:rsid w:val="000B03B1"/>
    <w:rsid w:val="000B07A1"/>
    <w:rsid w:val="000B172C"/>
    <w:rsid w:val="000B1BDC"/>
    <w:rsid w:val="000B23BD"/>
    <w:rsid w:val="000B27EF"/>
    <w:rsid w:val="000B28C4"/>
    <w:rsid w:val="000B2C0C"/>
    <w:rsid w:val="000B2E9C"/>
    <w:rsid w:val="000B37AC"/>
    <w:rsid w:val="000B3E5B"/>
    <w:rsid w:val="000B40BA"/>
    <w:rsid w:val="000B4236"/>
    <w:rsid w:val="000B44FC"/>
    <w:rsid w:val="000B48DD"/>
    <w:rsid w:val="000B4B3A"/>
    <w:rsid w:val="000B4D21"/>
    <w:rsid w:val="000B589A"/>
    <w:rsid w:val="000B597F"/>
    <w:rsid w:val="000B6094"/>
    <w:rsid w:val="000B662B"/>
    <w:rsid w:val="000B6B89"/>
    <w:rsid w:val="000B70F2"/>
    <w:rsid w:val="000B7653"/>
    <w:rsid w:val="000B7DDF"/>
    <w:rsid w:val="000B7E4A"/>
    <w:rsid w:val="000C202E"/>
    <w:rsid w:val="000C219D"/>
    <w:rsid w:val="000C21F6"/>
    <w:rsid w:val="000C24D0"/>
    <w:rsid w:val="000C2CF7"/>
    <w:rsid w:val="000C2F49"/>
    <w:rsid w:val="000C301C"/>
    <w:rsid w:val="000C3AA0"/>
    <w:rsid w:val="000C3B4E"/>
    <w:rsid w:val="000C4C92"/>
    <w:rsid w:val="000C5AC5"/>
    <w:rsid w:val="000C608C"/>
    <w:rsid w:val="000C6213"/>
    <w:rsid w:val="000C74B7"/>
    <w:rsid w:val="000C7BAE"/>
    <w:rsid w:val="000D06F2"/>
    <w:rsid w:val="000D08BC"/>
    <w:rsid w:val="000D138D"/>
    <w:rsid w:val="000D1BEA"/>
    <w:rsid w:val="000D22D5"/>
    <w:rsid w:val="000D2CE1"/>
    <w:rsid w:val="000D334C"/>
    <w:rsid w:val="000D35AC"/>
    <w:rsid w:val="000D48F7"/>
    <w:rsid w:val="000D5D5F"/>
    <w:rsid w:val="000D6054"/>
    <w:rsid w:val="000D6189"/>
    <w:rsid w:val="000D686F"/>
    <w:rsid w:val="000D69B6"/>
    <w:rsid w:val="000D6BA6"/>
    <w:rsid w:val="000E019C"/>
    <w:rsid w:val="000E05EB"/>
    <w:rsid w:val="000E0B23"/>
    <w:rsid w:val="000E0C84"/>
    <w:rsid w:val="000E0CBA"/>
    <w:rsid w:val="000E0D07"/>
    <w:rsid w:val="000E0D4D"/>
    <w:rsid w:val="000E1131"/>
    <w:rsid w:val="000E15A7"/>
    <w:rsid w:val="000E24C3"/>
    <w:rsid w:val="000E2E47"/>
    <w:rsid w:val="000E32CD"/>
    <w:rsid w:val="000E39FC"/>
    <w:rsid w:val="000E3A41"/>
    <w:rsid w:val="000E43AA"/>
    <w:rsid w:val="000E4A7B"/>
    <w:rsid w:val="000E4FFF"/>
    <w:rsid w:val="000E5576"/>
    <w:rsid w:val="000E5790"/>
    <w:rsid w:val="000E640C"/>
    <w:rsid w:val="000E650B"/>
    <w:rsid w:val="000E69D3"/>
    <w:rsid w:val="000E72DB"/>
    <w:rsid w:val="000E791A"/>
    <w:rsid w:val="000E7FF3"/>
    <w:rsid w:val="000F0128"/>
    <w:rsid w:val="000F093B"/>
    <w:rsid w:val="000F0C87"/>
    <w:rsid w:val="000F0EC5"/>
    <w:rsid w:val="000F0F2D"/>
    <w:rsid w:val="000F1A4A"/>
    <w:rsid w:val="000F1F3D"/>
    <w:rsid w:val="000F2169"/>
    <w:rsid w:val="000F277B"/>
    <w:rsid w:val="000F3063"/>
    <w:rsid w:val="000F405F"/>
    <w:rsid w:val="000F46E2"/>
    <w:rsid w:val="000F4EB8"/>
    <w:rsid w:val="000F52B6"/>
    <w:rsid w:val="000F66F0"/>
    <w:rsid w:val="000F695B"/>
    <w:rsid w:val="000F7619"/>
    <w:rsid w:val="000F787E"/>
    <w:rsid w:val="000F797B"/>
    <w:rsid w:val="000F7C73"/>
    <w:rsid w:val="000F7E06"/>
    <w:rsid w:val="001005D2"/>
    <w:rsid w:val="00100652"/>
    <w:rsid w:val="00102CCB"/>
    <w:rsid w:val="00103511"/>
    <w:rsid w:val="00104049"/>
    <w:rsid w:val="001044C3"/>
    <w:rsid w:val="00104552"/>
    <w:rsid w:val="001048EC"/>
    <w:rsid w:val="001049C3"/>
    <w:rsid w:val="00104B75"/>
    <w:rsid w:val="001065AC"/>
    <w:rsid w:val="001066CB"/>
    <w:rsid w:val="00106854"/>
    <w:rsid w:val="00107DA8"/>
    <w:rsid w:val="001101A0"/>
    <w:rsid w:val="001104E4"/>
    <w:rsid w:val="00111458"/>
    <w:rsid w:val="00111680"/>
    <w:rsid w:val="0011205B"/>
    <w:rsid w:val="00112A9D"/>
    <w:rsid w:val="00112CBB"/>
    <w:rsid w:val="00112D17"/>
    <w:rsid w:val="0011303A"/>
    <w:rsid w:val="00114F4B"/>
    <w:rsid w:val="00115A65"/>
    <w:rsid w:val="00115C3B"/>
    <w:rsid w:val="0011681E"/>
    <w:rsid w:val="001170ED"/>
    <w:rsid w:val="00117352"/>
    <w:rsid w:val="00120F5A"/>
    <w:rsid w:val="001214C3"/>
    <w:rsid w:val="001219D7"/>
    <w:rsid w:val="00122B75"/>
    <w:rsid w:val="00123D66"/>
    <w:rsid w:val="00124194"/>
    <w:rsid w:val="00124237"/>
    <w:rsid w:val="00124C1C"/>
    <w:rsid w:val="00125FDE"/>
    <w:rsid w:val="001267D7"/>
    <w:rsid w:val="00127080"/>
    <w:rsid w:val="00127081"/>
    <w:rsid w:val="00127AAE"/>
    <w:rsid w:val="00130250"/>
    <w:rsid w:val="001304A8"/>
    <w:rsid w:val="001305BB"/>
    <w:rsid w:val="00130B2C"/>
    <w:rsid w:val="00130DC2"/>
    <w:rsid w:val="00130F60"/>
    <w:rsid w:val="00131B16"/>
    <w:rsid w:val="00131ED3"/>
    <w:rsid w:val="0013241D"/>
    <w:rsid w:val="00132E31"/>
    <w:rsid w:val="0013386F"/>
    <w:rsid w:val="00133F3F"/>
    <w:rsid w:val="00133FA5"/>
    <w:rsid w:val="00133FD6"/>
    <w:rsid w:val="00134C22"/>
    <w:rsid w:val="001354F2"/>
    <w:rsid w:val="00135DB9"/>
    <w:rsid w:val="00136780"/>
    <w:rsid w:val="00136A73"/>
    <w:rsid w:val="00136A98"/>
    <w:rsid w:val="001378CD"/>
    <w:rsid w:val="00137B69"/>
    <w:rsid w:val="00137C50"/>
    <w:rsid w:val="00137F02"/>
    <w:rsid w:val="00140F12"/>
    <w:rsid w:val="0014156C"/>
    <w:rsid w:val="001415EE"/>
    <w:rsid w:val="001420DD"/>
    <w:rsid w:val="001424A2"/>
    <w:rsid w:val="001431F2"/>
    <w:rsid w:val="00143999"/>
    <w:rsid w:val="00143B73"/>
    <w:rsid w:val="00144296"/>
    <w:rsid w:val="001444EF"/>
    <w:rsid w:val="00144928"/>
    <w:rsid w:val="00144E4C"/>
    <w:rsid w:val="001458BE"/>
    <w:rsid w:val="00145A28"/>
    <w:rsid w:val="00146190"/>
    <w:rsid w:val="0014640F"/>
    <w:rsid w:val="00146636"/>
    <w:rsid w:val="00146A7C"/>
    <w:rsid w:val="00146BF0"/>
    <w:rsid w:val="00146FEF"/>
    <w:rsid w:val="00147275"/>
    <w:rsid w:val="001475A7"/>
    <w:rsid w:val="001477B5"/>
    <w:rsid w:val="00147E2C"/>
    <w:rsid w:val="00150FD8"/>
    <w:rsid w:val="001514CA"/>
    <w:rsid w:val="001518C7"/>
    <w:rsid w:val="00151E07"/>
    <w:rsid w:val="001529B6"/>
    <w:rsid w:val="00152C5B"/>
    <w:rsid w:val="00152CBD"/>
    <w:rsid w:val="00154565"/>
    <w:rsid w:val="001546EF"/>
    <w:rsid w:val="001552FE"/>
    <w:rsid w:val="0015593E"/>
    <w:rsid w:val="00156045"/>
    <w:rsid w:val="001614F3"/>
    <w:rsid w:val="0016172A"/>
    <w:rsid w:val="001618B1"/>
    <w:rsid w:val="001627D9"/>
    <w:rsid w:val="00162E72"/>
    <w:rsid w:val="0016347E"/>
    <w:rsid w:val="001634C4"/>
    <w:rsid w:val="00164291"/>
    <w:rsid w:val="00164AE7"/>
    <w:rsid w:val="00165C65"/>
    <w:rsid w:val="0016729A"/>
    <w:rsid w:val="00170C1E"/>
    <w:rsid w:val="00170E4B"/>
    <w:rsid w:val="0017108C"/>
    <w:rsid w:val="00171175"/>
    <w:rsid w:val="00172A35"/>
    <w:rsid w:val="00173878"/>
    <w:rsid w:val="0017426A"/>
    <w:rsid w:val="00174AAE"/>
    <w:rsid w:val="00174DB5"/>
    <w:rsid w:val="00175B11"/>
    <w:rsid w:val="001765D9"/>
    <w:rsid w:val="00176D80"/>
    <w:rsid w:val="00177731"/>
    <w:rsid w:val="00177819"/>
    <w:rsid w:val="001803B8"/>
    <w:rsid w:val="00180949"/>
    <w:rsid w:val="001814D6"/>
    <w:rsid w:val="001823B1"/>
    <w:rsid w:val="00182993"/>
    <w:rsid w:val="00183013"/>
    <w:rsid w:val="00184FF1"/>
    <w:rsid w:val="00185A12"/>
    <w:rsid w:val="00185B7D"/>
    <w:rsid w:val="00185F09"/>
    <w:rsid w:val="00186997"/>
    <w:rsid w:val="0019024E"/>
    <w:rsid w:val="0019072C"/>
    <w:rsid w:val="001916F0"/>
    <w:rsid w:val="0019226E"/>
    <w:rsid w:val="001922F8"/>
    <w:rsid w:val="00193C3F"/>
    <w:rsid w:val="00194BED"/>
    <w:rsid w:val="00195B99"/>
    <w:rsid w:val="00195D18"/>
    <w:rsid w:val="001966D4"/>
    <w:rsid w:val="00196C60"/>
    <w:rsid w:val="001978A4"/>
    <w:rsid w:val="001978D2"/>
    <w:rsid w:val="00197FB7"/>
    <w:rsid w:val="001A054D"/>
    <w:rsid w:val="001A05F8"/>
    <w:rsid w:val="001A1229"/>
    <w:rsid w:val="001A267B"/>
    <w:rsid w:val="001A2D3C"/>
    <w:rsid w:val="001A306B"/>
    <w:rsid w:val="001A373E"/>
    <w:rsid w:val="001A3F41"/>
    <w:rsid w:val="001A3FFD"/>
    <w:rsid w:val="001A4005"/>
    <w:rsid w:val="001A4072"/>
    <w:rsid w:val="001A4365"/>
    <w:rsid w:val="001A4455"/>
    <w:rsid w:val="001A452E"/>
    <w:rsid w:val="001A453B"/>
    <w:rsid w:val="001A485C"/>
    <w:rsid w:val="001A48D2"/>
    <w:rsid w:val="001A4DBA"/>
    <w:rsid w:val="001A4E78"/>
    <w:rsid w:val="001A583B"/>
    <w:rsid w:val="001A5E3B"/>
    <w:rsid w:val="001A6381"/>
    <w:rsid w:val="001A6430"/>
    <w:rsid w:val="001A658C"/>
    <w:rsid w:val="001A69C3"/>
    <w:rsid w:val="001A69ED"/>
    <w:rsid w:val="001A72C1"/>
    <w:rsid w:val="001A76B2"/>
    <w:rsid w:val="001A7727"/>
    <w:rsid w:val="001A7AD2"/>
    <w:rsid w:val="001B0238"/>
    <w:rsid w:val="001B09D6"/>
    <w:rsid w:val="001B0E44"/>
    <w:rsid w:val="001B0EB7"/>
    <w:rsid w:val="001B107B"/>
    <w:rsid w:val="001B141F"/>
    <w:rsid w:val="001B1608"/>
    <w:rsid w:val="001B16E7"/>
    <w:rsid w:val="001B1D99"/>
    <w:rsid w:val="001B1EE0"/>
    <w:rsid w:val="001B2425"/>
    <w:rsid w:val="001B294D"/>
    <w:rsid w:val="001B37B7"/>
    <w:rsid w:val="001B39B8"/>
    <w:rsid w:val="001B3D97"/>
    <w:rsid w:val="001B542F"/>
    <w:rsid w:val="001B54F1"/>
    <w:rsid w:val="001B58D1"/>
    <w:rsid w:val="001B6004"/>
    <w:rsid w:val="001B6011"/>
    <w:rsid w:val="001B657F"/>
    <w:rsid w:val="001B65C9"/>
    <w:rsid w:val="001B70D5"/>
    <w:rsid w:val="001B750E"/>
    <w:rsid w:val="001B7B4E"/>
    <w:rsid w:val="001C0291"/>
    <w:rsid w:val="001C08AD"/>
    <w:rsid w:val="001C12B9"/>
    <w:rsid w:val="001C22D3"/>
    <w:rsid w:val="001C27B6"/>
    <w:rsid w:val="001C27F9"/>
    <w:rsid w:val="001C28BA"/>
    <w:rsid w:val="001C406B"/>
    <w:rsid w:val="001C530C"/>
    <w:rsid w:val="001C5EF3"/>
    <w:rsid w:val="001C623B"/>
    <w:rsid w:val="001C649C"/>
    <w:rsid w:val="001C7058"/>
    <w:rsid w:val="001C7C9C"/>
    <w:rsid w:val="001C7F30"/>
    <w:rsid w:val="001D007B"/>
    <w:rsid w:val="001D080D"/>
    <w:rsid w:val="001D0867"/>
    <w:rsid w:val="001D0AA6"/>
    <w:rsid w:val="001D2040"/>
    <w:rsid w:val="001D21B0"/>
    <w:rsid w:val="001D39F3"/>
    <w:rsid w:val="001D3AD9"/>
    <w:rsid w:val="001D3E0B"/>
    <w:rsid w:val="001D3FD7"/>
    <w:rsid w:val="001D44CC"/>
    <w:rsid w:val="001D5030"/>
    <w:rsid w:val="001D50C8"/>
    <w:rsid w:val="001D511B"/>
    <w:rsid w:val="001D5351"/>
    <w:rsid w:val="001D74BE"/>
    <w:rsid w:val="001E0BC7"/>
    <w:rsid w:val="001E0F3A"/>
    <w:rsid w:val="001E127C"/>
    <w:rsid w:val="001E166E"/>
    <w:rsid w:val="001E18CD"/>
    <w:rsid w:val="001E1A59"/>
    <w:rsid w:val="001E2B7A"/>
    <w:rsid w:val="001E2F9A"/>
    <w:rsid w:val="001E347D"/>
    <w:rsid w:val="001E4189"/>
    <w:rsid w:val="001E4D57"/>
    <w:rsid w:val="001E4FB0"/>
    <w:rsid w:val="001E545D"/>
    <w:rsid w:val="001E59D7"/>
    <w:rsid w:val="001E5A48"/>
    <w:rsid w:val="001E6567"/>
    <w:rsid w:val="001E69D7"/>
    <w:rsid w:val="001E766B"/>
    <w:rsid w:val="001F0251"/>
    <w:rsid w:val="001F05EE"/>
    <w:rsid w:val="001F09F8"/>
    <w:rsid w:val="001F11BE"/>
    <w:rsid w:val="001F12CF"/>
    <w:rsid w:val="001F12DC"/>
    <w:rsid w:val="001F161E"/>
    <w:rsid w:val="001F3ECC"/>
    <w:rsid w:val="001F47FB"/>
    <w:rsid w:val="001F4CB0"/>
    <w:rsid w:val="001F4DB0"/>
    <w:rsid w:val="001F4EF7"/>
    <w:rsid w:val="001F5908"/>
    <w:rsid w:val="001F5964"/>
    <w:rsid w:val="001F65BA"/>
    <w:rsid w:val="001F6C92"/>
    <w:rsid w:val="001F70F8"/>
    <w:rsid w:val="001F7125"/>
    <w:rsid w:val="001F775F"/>
    <w:rsid w:val="001F7A27"/>
    <w:rsid w:val="0020032C"/>
    <w:rsid w:val="002005B7"/>
    <w:rsid w:val="002006F0"/>
    <w:rsid w:val="00200765"/>
    <w:rsid w:val="002009BC"/>
    <w:rsid w:val="00200C82"/>
    <w:rsid w:val="002019BF"/>
    <w:rsid w:val="00202AB1"/>
    <w:rsid w:val="00203CCF"/>
    <w:rsid w:val="002050B4"/>
    <w:rsid w:val="00205390"/>
    <w:rsid w:val="002075C5"/>
    <w:rsid w:val="00207A98"/>
    <w:rsid w:val="00207BE7"/>
    <w:rsid w:val="00210D04"/>
    <w:rsid w:val="0021131C"/>
    <w:rsid w:val="00212E3F"/>
    <w:rsid w:val="00212E59"/>
    <w:rsid w:val="00212E85"/>
    <w:rsid w:val="002135D3"/>
    <w:rsid w:val="00213632"/>
    <w:rsid w:val="00213E93"/>
    <w:rsid w:val="00213F6B"/>
    <w:rsid w:val="00213FC4"/>
    <w:rsid w:val="00213FFD"/>
    <w:rsid w:val="002140A5"/>
    <w:rsid w:val="00214CA2"/>
    <w:rsid w:val="00215071"/>
    <w:rsid w:val="0021571F"/>
    <w:rsid w:val="002161EC"/>
    <w:rsid w:val="00216202"/>
    <w:rsid w:val="00216534"/>
    <w:rsid w:val="002168F7"/>
    <w:rsid w:val="00216D51"/>
    <w:rsid w:val="00216DB0"/>
    <w:rsid w:val="00217A4B"/>
    <w:rsid w:val="00217BCC"/>
    <w:rsid w:val="00217E1B"/>
    <w:rsid w:val="00217FFC"/>
    <w:rsid w:val="00220440"/>
    <w:rsid w:val="002204EF"/>
    <w:rsid w:val="00220ADF"/>
    <w:rsid w:val="00220D55"/>
    <w:rsid w:val="002212A0"/>
    <w:rsid w:val="0022201E"/>
    <w:rsid w:val="002225C9"/>
    <w:rsid w:val="00222B65"/>
    <w:rsid w:val="00223433"/>
    <w:rsid w:val="0022479B"/>
    <w:rsid w:val="00224A31"/>
    <w:rsid w:val="00224EBF"/>
    <w:rsid w:val="00225228"/>
    <w:rsid w:val="0022687C"/>
    <w:rsid w:val="00226C1D"/>
    <w:rsid w:val="00226FF9"/>
    <w:rsid w:val="00227743"/>
    <w:rsid w:val="0022793B"/>
    <w:rsid w:val="00227DF3"/>
    <w:rsid w:val="002300B7"/>
    <w:rsid w:val="002302F0"/>
    <w:rsid w:val="00230775"/>
    <w:rsid w:val="00230E3D"/>
    <w:rsid w:val="002318B6"/>
    <w:rsid w:val="00232FA2"/>
    <w:rsid w:val="002336A8"/>
    <w:rsid w:val="00233A47"/>
    <w:rsid w:val="00233DDD"/>
    <w:rsid w:val="002343DD"/>
    <w:rsid w:val="0023446E"/>
    <w:rsid w:val="00234959"/>
    <w:rsid w:val="00234E10"/>
    <w:rsid w:val="002363C9"/>
    <w:rsid w:val="00236FD9"/>
    <w:rsid w:val="0023742C"/>
    <w:rsid w:val="00240706"/>
    <w:rsid w:val="00240FE2"/>
    <w:rsid w:val="002417FC"/>
    <w:rsid w:val="00241A62"/>
    <w:rsid w:val="00241D32"/>
    <w:rsid w:val="002420B7"/>
    <w:rsid w:val="0024271F"/>
    <w:rsid w:val="00242986"/>
    <w:rsid w:val="00242D15"/>
    <w:rsid w:val="0024433E"/>
    <w:rsid w:val="00244A3C"/>
    <w:rsid w:val="00244B69"/>
    <w:rsid w:val="00244DDC"/>
    <w:rsid w:val="002451AD"/>
    <w:rsid w:val="0024584B"/>
    <w:rsid w:val="00245CC7"/>
    <w:rsid w:val="00245E02"/>
    <w:rsid w:val="002460C4"/>
    <w:rsid w:val="00246DC0"/>
    <w:rsid w:val="00247142"/>
    <w:rsid w:val="00247787"/>
    <w:rsid w:val="00247FBA"/>
    <w:rsid w:val="00247FDF"/>
    <w:rsid w:val="00250DFB"/>
    <w:rsid w:val="00252416"/>
    <w:rsid w:val="0025262A"/>
    <w:rsid w:val="00254024"/>
    <w:rsid w:val="0025411D"/>
    <w:rsid w:val="00254467"/>
    <w:rsid w:val="00254C22"/>
    <w:rsid w:val="00254CA9"/>
    <w:rsid w:val="00254D90"/>
    <w:rsid w:val="00255ADC"/>
    <w:rsid w:val="00255CAA"/>
    <w:rsid w:val="002566E0"/>
    <w:rsid w:val="002568E3"/>
    <w:rsid w:val="00256A15"/>
    <w:rsid w:val="0025711D"/>
    <w:rsid w:val="0025744B"/>
    <w:rsid w:val="0025767D"/>
    <w:rsid w:val="00257729"/>
    <w:rsid w:val="00260072"/>
    <w:rsid w:val="00260177"/>
    <w:rsid w:val="00260ACD"/>
    <w:rsid w:val="00260AD8"/>
    <w:rsid w:val="00261272"/>
    <w:rsid w:val="0026183E"/>
    <w:rsid w:val="002624DE"/>
    <w:rsid w:val="00262F6C"/>
    <w:rsid w:val="002631B3"/>
    <w:rsid w:val="00263567"/>
    <w:rsid w:val="00264644"/>
    <w:rsid w:val="002649EE"/>
    <w:rsid w:val="00264BC7"/>
    <w:rsid w:val="00264D13"/>
    <w:rsid w:val="00264EFD"/>
    <w:rsid w:val="002664AB"/>
    <w:rsid w:val="00266F08"/>
    <w:rsid w:val="002678E9"/>
    <w:rsid w:val="00267E85"/>
    <w:rsid w:val="002701B5"/>
    <w:rsid w:val="00270DB7"/>
    <w:rsid w:val="00272006"/>
    <w:rsid w:val="00272433"/>
    <w:rsid w:val="00272492"/>
    <w:rsid w:val="002726CD"/>
    <w:rsid w:val="00274055"/>
    <w:rsid w:val="00274670"/>
    <w:rsid w:val="00274A7C"/>
    <w:rsid w:val="0027504B"/>
    <w:rsid w:val="00275489"/>
    <w:rsid w:val="00275542"/>
    <w:rsid w:val="00275669"/>
    <w:rsid w:val="00275FF6"/>
    <w:rsid w:val="00276A82"/>
    <w:rsid w:val="00277786"/>
    <w:rsid w:val="00277937"/>
    <w:rsid w:val="002802EC"/>
    <w:rsid w:val="00280489"/>
    <w:rsid w:val="002811A0"/>
    <w:rsid w:val="00281241"/>
    <w:rsid w:val="002817AE"/>
    <w:rsid w:val="00281A1E"/>
    <w:rsid w:val="00282E70"/>
    <w:rsid w:val="002834B0"/>
    <w:rsid w:val="00283A96"/>
    <w:rsid w:val="00283BCD"/>
    <w:rsid w:val="00284320"/>
    <w:rsid w:val="0028458E"/>
    <w:rsid w:val="00284E0F"/>
    <w:rsid w:val="00284E39"/>
    <w:rsid w:val="002852C8"/>
    <w:rsid w:val="00285A23"/>
    <w:rsid w:val="002867AC"/>
    <w:rsid w:val="002867D3"/>
    <w:rsid w:val="00286DB4"/>
    <w:rsid w:val="00287281"/>
    <w:rsid w:val="00290138"/>
    <w:rsid w:val="002902B4"/>
    <w:rsid w:val="0029087B"/>
    <w:rsid w:val="00290ADB"/>
    <w:rsid w:val="00291639"/>
    <w:rsid w:val="002916F8"/>
    <w:rsid w:val="002919A0"/>
    <w:rsid w:val="00291E9B"/>
    <w:rsid w:val="002924F4"/>
    <w:rsid w:val="00292AAE"/>
    <w:rsid w:val="00292E91"/>
    <w:rsid w:val="00293625"/>
    <w:rsid w:val="0029391F"/>
    <w:rsid w:val="00293B30"/>
    <w:rsid w:val="00293CB3"/>
    <w:rsid w:val="00293F96"/>
    <w:rsid w:val="00294119"/>
    <w:rsid w:val="00294483"/>
    <w:rsid w:val="002947E6"/>
    <w:rsid w:val="002950ED"/>
    <w:rsid w:val="00295660"/>
    <w:rsid w:val="0029581A"/>
    <w:rsid w:val="00295928"/>
    <w:rsid w:val="00295C95"/>
    <w:rsid w:val="00296315"/>
    <w:rsid w:val="00296556"/>
    <w:rsid w:val="002966DA"/>
    <w:rsid w:val="002967DE"/>
    <w:rsid w:val="002971EB"/>
    <w:rsid w:val="00297CFA"/>
    <w:rsid w:val="002A04CB"/>
    <w:rsid w:val="002A0ADC"/>
    <w:rsid w:val="002A1FD1"/>
    <w:rsid w:val="002A298C"/>
    <w:rsid w:val="002A2ED1"/>
    <w:rsid w:val="002A3713"/>
    <w:rsid w:val="002A41DA"/>
    <w:rsid w:val="002A4AB5"/>
    <w:rsid w:val="002A4CA2"/>
    <w:rsid w:val="002A6308"/>
    <w:rsid w:val="002A6806"/>
    <w:rsid w:val="002A7092"/>
    <w:rsid w:val="002A7E29"/>
    <w:rsid w:val="002B0F8B"/>
    <w:rsid w:val="002B0FF9"/>
    <w:rsid w:val="002B121A"/>
    <w:rsid w:val="002B211D"/>
    <w:rsid w:val="002B2EB9"/>
    <w:rsid w:val="002B31A1"/>
    <w:rsid w:val="002B3AD5"/>
    <w:rsid w:val="002B438E"/>
    <w:rsid w:val="002B50AC"/>
    <w:rsid w:val="002B5114"/>
    <w:rsid w:val="002B51F3"/>
    <w:rsid w:val="002B59A1"/>
    <w:rsid w:val="002B5A28"/>
    <w:rsid w:val="002B5DBA"/>
    <w:rsid w:val="002B5F9C"/>
    <w:rsid w:val="002B6567"/>
    <w:rsid w:val="002B72AA"/>
    <w:rsid w:val="002B7DA6"/>
    <w:rsid w:val="002C0415"/>
    <w:rsid w:val="002C170F"/>
    <w:rsid w:val="002C1A2D"/>
    <w:rsid w:val="002C22DB"/>
    <w:rsid w:val="002C2306"/>
    <w:rsid w:val="002C235D"/>
    <w:rsid w:val="002C255A"/>
    <w:rsid w:val="002C2ED2"/>
    <w:rsid w:val="002C3AB8"/>
    <w:rsid w:val="002C3D6E"/>
    <w:rsid w:val="002C3DE0"/>
    <w:rsid w:val="002C42A7"/>
    <w:rsid w:val="002C53A4"/>
    <w:rsid w:val="002C68E1"/>
    <w:rsid w:val="002C6C0A"/>
    <w:rsid w:val="002C76B8"/>
    <w:rsid w:val="002C7977"/>
    <w:rsid w:val="002D0220"/>
    <w:rsid w:val="002D0A92"/>
    <w:rsid w:val="002D2AB3"/>
    <w:rsid w:val="002D2C89"/>
    <w:rsid w:val="002D3315"/>
    <w:rsid w:val="002D3384"/>
    <w:rsid w:val="002D3B21"/>
    <w:rsid w:val="002D418A"/>
    <w:rsid w:val="002D41D8"/>
    <w:rsid w:val="002D42DA"/>
    <w:rsid w:val="002D4987"/>
    <w:rsid w:val="002D4CC2"/>
    <w:rsid w:val="002D4DA6"/>
    <w:rsid w:val="002D5D88"/>
    <w:rsid w:val="002D73B3"/>
    <w:rsid w:val="002E09B8"/>
    <w:rsid w:val="002E0D4A"/>
    <w:rsid w:val="002E102B"/>
    <w:rsid w:val="002E1161"/>
    <w:rsid w:val="002E1A60"/>
    <w:rsid w:val="002E24D3"/>
    <w:rsid w:val="002E24DB"/>
    <w:rsid w:val="002E2C00"/>
    <w:rsid w:val="002E2DC8"/>
    <w:rsid w:val="002E334F"/>
    <w:rsid w:val="002E39B5"/>
    <w:rsid w:val="002E3F26"/>
    <w:rsid w:val="002E4472"/>
    <w:rsid w:val="002E454B"/>
    <w:rsid w:val="002E5B31"/>
    <w:rsid w:val="002E5B35"/>
    <w:rsid w:val="002E5FCB"/>
    <w:rsid w:val="002E6164"/>
    <w:rsid w:val="002E707D"/>
    <w:rsid w:val="002E71A3"/>
    <w:rsid w:val="002E7AA1"/>
    <w:rsid w:val="002E7B01"/>
    <w:rsid w:val="002F0829"/>
    <w:rsid w:val="002F1B4C"/>
    <w:rsid w:val="002F21EC"/>
    <w:rsid w:val="002F24E5"/>
    <w:rsid w:val="002F27A5"/>
    <w:rsid w:val="002F2A7A"/>
    <w:rsid w:val="002F2FE7"/>
    <w:rsid w:val="002F407B"/>
    <w:rsid w:val="002F4345"/>
    <w:rsid w:val="002F45F1"/>
    <w:rsid w:val="002F4C5F"/>
    <w:rsid w:val="002F5132"/>
    <w:rsid w:val="002F5A2E"/>
    <w:rsid w:val="002F5ABB"/>
    <w:rsid w:val="002F5DA8"/>
    <w:rsid w:val="002F639B"/>
    <w:rsid w:val="002F6D8D"/>
    <w:rsid w:val="002F76FA"/>
    <w:rsid w:val="002F79EA"/>
    <w:rsid w:val="002F7F19"/>
    <w:rsid w:val="00300616"/>
    <w:rsid w:val="00301144"/>
    <w:rsid w:val="00301240"/>
    <w:rsid w:val="00301614"/>
    <w:rsid w:val="00301BDD"/>
    <w:rsid w:val="003033AB"/>
    <w:rsid w:val="00303D20"/>
    <w:rsid w:val="00303DEE"/>
    <w:rsid w:val="00304E4E"/>
    <w:rsid w:val="003055F0"/>
    <w:rsid w:val="00305631"/>
    <w:rsid w:val="00305877"/>
    <w:rsid w:val="00306985"/>
    <w:rsid w:val="003075EE"/>
    <w:rsid w:val="00310106"/>
    <w:rsid w:val="0031078F"/>
    <w:rsid w:val="00311746"/>
    <w:rsid w:val="00311A76"/>
    <w:rsid w:val="00311ADD"/>
    <w:rsid w:val="00311AFC"/>
    <w:rsid w:val="00311C0D"/>
    <w:rsid w:val="00312B71"/>
    <w:rsid w:val="003140EB"/>
    <w:rsid w:val="00314231"/>
    <w:rsid w:val="00314489"/>
    <w:rsid w:val="003144DA"/>
    <w:rsid w:val="00316280"/>
    <w:rsid w:val="00316BD3"/>
    <w:rsid w:val="0031768B"/>
    <w:rsid w:val="00317E1E"/>
    <w:rsid w:val="00320141"/>
    <w:rsid w:val="00320BB9"/>
    <w:rsid w:val="0032154F"/>
    <w:rsid w:val="003216A4"/>
    <w:rsid w:val="003242B7"/>
    <w:rsid w:val="00324DE6"/>
    <w:rsid w:val="00324F44"/>
    <w:rsid w:val="00325056"/>
    <w:rsid w:val="003255DC"/>
    <w:rsid w:val="00325677"/>
    <w:rsid w:val="00325EBE"/>
    <w:rsid w:val="00327766"/>
    <w:rsid w:val="00327BF0"/>
    <w:rsid w:val="0033002D"/>
    <w:rsid w:val="0033193C"/>
    <w:rsid w:val="00331E4D"/>
    <w:rsid w:val="003321CD"/>
    <w:rsid w:val="00332611"/>
    <w:rsid w:val="003334AA"/>
    <w:rsid w:val="00333990"/>
    <w:rsid w:val="00333DE9"/>
    <w:rsid w:val="00334BF3"/>
    <w:rsid w:val="00334E97"/>
    <w:rsid w:val="00334F13"/>
    <w:rsid w:val="00335979"/>
    <w:rsid w:val="003374FB"/>
    <w:rsid w:val="00337BFE"/>
    <w:rsid w:val="00340239"/>
    <w:rsid w:val="003412A9"/>
    <w:rsid w:val="00341D0D"/>
    <w:rsid w:val="003425E3"/>
    <w:rsid w:val="00342602"/>
    <w:rsid w:val="00342B7D"/>
    <w:rsid w:val="00342F66"/>
    <w:rsid w:val="003430D9"/>
    <w:rsid w:val="003435A8"/>
    <w:rsid w:val="00344371"/>
    <w:rsid w:val="003446DB"/>
    <w:rsid w:val="003451B1"/>
    <w:rsid w:val="003452F4"/>
    <w:rsid w:val="003456FE"/>
    <w:rsid w:val="003464C3"/>
    <w:rsid w:val="00346606"/>
    <w:rsid w:val="003466AD"/>
    <w:rsid w:val="003479AC"/>
    <w:rsid w:val="00350177"/>
    <w:rsid w:val="00350F2E"/>
    <w:rsid w:val="00352021"/>
    <w:rsid w:val="003524BA"/>
    <w:rsid w:val="00352582"/>
    <w:rsid w:val="0035264C"/>
    <w:rsid w:val="003527BB"/>
    <w:rsid w:val="003531AB"/>
    <w:rsid w:val="00353941"/>
    <w:rsid w:val="00353DDB"/>
    <w:rsid w:val="00354679"/>
    <w:rsid w:val="00354C25"/>
    <w:rsid w:val="00354FBA"/>
    <w:rsid w:val="00356512"/>
    <w:rsid w:val="003565CD"/>
    <w:rsid w:val="00356744"/>
    <w:rsid w:val="00356DD7"/>
    <w:rsid w:val="003575DE"/>
    <w:rsid w:val="00357892"/>
    <w:rsid w:val="003579D7"/>
    <w:rsid w:val="00357B17"/>
    <w:rsid w:val="00360404"/>
    <w:rsid w:val="00360BBC"/>
    <w:rsid w:val="00360E96"/>
    <w:rsid w:val="003615FA"/>
    <w:rsid w:val="0036165A"/>
    <w:rsid w:val="00362E10"/>
    <w:rsid w:val="00363101"/>
    <w:rsid w:val="003633AE"/>
    <w:rsid w:val="00363954"/>
    <w:rsid w:val="00363E96"/>
    <w:rsid w:val="003644AA"/>
    <w:rsid w:val="003646CE"/>
    <w:rsid w:val="0036477F"/>
    <w:rsid w:val="003648EE"/>
    <w:rsid w:val="003653A3"/>
    <w:rsid w:val="00365B28"/>
    <w:rsid w:val="0036723E"/>
    <w:rsid w:val="003672FF"/>
    <w:rsid w:val="00367C8F"/>
    <w:rsid w:val="0037037A"/>
    <w:rsid w:val="00370D37"/>
    <w:rsid w:val="003712B5"/>
    <w:rsid w:val="00371F8D"/>
    <w:rsid w:val="00372613"/>
    <w:rsid w:val="0037268C"/>
    <w:rsid w:val="003728AC"/>
    <w:rsid w:val="00373A89"/>
    <w:rsid w:val="00373B1C"/>
    <w:rsid w:val="00373DFA"/>
    <w:rsid w:val="00373F8D"/>
    <w:rsid w:val="00374207"/>
    <w:rsid w:val="00374718"/>
    <w:rsid w:val="00374D95"/>
    <w:rsid w:val="00375021"/>
    <w:rsid w:val="003758D2"/>
    <w:rsid w:val="00375E24"/>
    <w:rsid w:val="003766F0"/>
    <w:rsid w:val="00376C7E"/>
    <w:rsid w:val="00376D11"/>
    <w:rsid w:val="00376D90"/>
    <w:rsid w:val="0037747C"/>
    <w:rsid w:val="00377927"/>
    <w:rsid w:val="0038014D"/>
    <w:rsid w:val="00380281"/>
    <w:rsid w:val="003805A9"/>
    <w:rsid w:val="0038061D"/>
    <w:rsid w:val="00381250"/>
    <w:rsid w:val="00381304"/>
    <w:rsid w:val="00381456"/>
    <w:rsid w:val="0038156A"/>
    <w:rsid w:val="0038204F"/>
    <w:rsid w:val="00382097"/>
    <w:rsid w:val="0038223C"/>
    <w:rsid w:val="00382E5E"/>
    <w:rsid w:val="00383047"/>
    <w:rsid w:val="00383D67"/>
    <w:rsid w:val="003844C5"/>
    <w:rsid w:val="0038579B"/>
    <w:rsid w:val="003858B5"/>
    <w:rsid w:val="003865E2"/>
    <w:rsid w:val="00387365"/>
    <w:rsid w:val="0038748B"/>
    <w:rsid w:val="00387C2E"/>
    <w:rsid w:val="00390109"/>
    <w:rsid w:val="00390A1C"/>
    <w:rsid w:val="00391169"/>
    <w:rsid w:val="003924EC"/>
    <w:rsid w:val="00392788"/>
    <w:rsid w:val="00392E45"/>
    <w:rsid w:val="00392F47"/>
    <w:rsid w:val="00393E0D"/>
    <w:rsid w:val="00394267"/>
    <w:rsid w:val="00395712"/>
    <w:rsid w:val="00395895"/>
    <w:rsid w:val="00396D85"/>
    <w:rsid w:val="00397774"/>
    <w:rsid w:val="00397790"/>
    <w:rsid w:val="003A10BE"/>
    <w:rsid w:val="003A1721"/>
    <w:rsid w:val="003A1EBD"/>
    <w:rsid w:val="003A2257"/>
    <w:rsid w:val="003A22F8"/>
    <w:rsid w:val="003A2778"/>
    <w:rsid w:val="003A283E"/>
    <w:rsid w:val="003A2AF7"/>
    <w:rsid w:val="003A3CD8"/>
    <w:rsid w:val="003A434B"/>
    <w:rsid w:val="003A59F7"/>
    <w:rsid w:val="003A5BF9"/>
    <w:rsid w:val="003A633C"/>
    <w:rsid w:val="003A6D99"/>
    <w:rsid w:val="003A738D"/>
    <w:rsid w:val="003A7599"/>
    <w:rsid w:val="003A7F8A"/>
    <w:rsid w:val="003B007F"/>
    <w:rsid w:val="003B02BE"/>
    <w:rsid w:val="003B0FD4"/>
    <w:rsid w:val="003B1722"/>
    <w:rsid w:val="003B1AA2"/>
    <w:rsid w:val="003B1BD5"/>
    <w:rsid w:val="003B2609"/>
    <w:rsid w:val="003B2E4F"/>
    <w:rsid w:val="003B2F4E"/>
    <w:rsid w:val="003B33EE"/>
    <w:rsid w:val="003B3593"/>
    <w:rsid w:val="003B410B"/>
    <w:rsid w:val="003B42E2"/>
    <w:rsid w:val="003B49C1"/>
    <w:rsid w:val="003B5172"/>
    <w:rsid w:val="003B570C"/>
    <w:rsid w:val="003B6518"/>
    <w:rsid w:val="003B6849"/>
    <w:rsid w:val="003B6B46"/>
    <w:rsid w:val="003B6C80"/>
    <w:rsid w:val="003B70BE"/>
    <w:rsid w:val="003B71AE"/>
    <w:rsid w:val="003B7C82"/>
    <w:rsid w:val="003B7C84"/>
    <w:rsid w:val="003C01CD"/>
    <w:rsid w:val="003C0227"/>
    <w:rsid w:val="003C0266"/>
    <w:rsid w:val="003C12F9"/>
    <w:rsid w:val="003C1A96"/>
    <w:rsid w:val="003C343F"/>
    <w:rsid w:val="003C434F"/>
    <w:rsid w:val="003C4BB7"/>
    <w:rsid w:val="003C5226"/>
    <w:rsid w:val="003C526B"/>
    <w:rsid w:val="003C5581"/>
    <w:rsid w:val="003C5733"/>
    <w:rsid w:val="003C59C9"/>
    <w:rsid w:val="003C68C0"/>
    <w:rsid w:val="003C6B4B"/>
    <w:rsid w:val="003D055D"/>
    <w:rsid w:val="003D1454"/>
    <w:rsid w:val="003D1576"/>
    <w:rsid w:val="003D1669"/>
    <w:rsid w:val="003D2720"/>
    <w:rsid w:val="003D29D3"/>
    <w:rsid w:val="003D327A"/>
    <w:rsid w:val="003D3D94"/>
    <w:rsid w:val="003D3FB5"/>
    <w:rsid w:val="003D40AD"/>
    <w:rsid w:val="003D4486"/>
    <w:rsid w:val="003D4F2E"/>
    <w:rsid w:val="003D56B5"/>
    <w:rsid w:val="003D658E"/>
    <w:rsid w:val="003D73FD"/>
    <w:rsid w:val="003D7450"/>
    <w:rsid w:val="003D7659"/>
    <w:rsid w:val="003E0697"/>
    <w:rsid w:val="003E081C"/>
    <w:rsid w:val="003E281B"/>
    <w:rsid w:val="003E2EF6"/>
    <w:rsid w:val="003E3E2B"/>
    <w:rsid w:val="003E41F3"/>
    <w:rsid w:val="003E4555"/>
    <w:rsid w:val="003E455F"/>
    <w:rsid w:val="003E4D4C"/>
    <w:rsid w:val="003E545F"/>
    <w:rsid w:val="003E611D"/>
    <w:rsid w:val="003E68A2"/>
    <w:rsid w:val="003F0BA6"/>
    <w:rsid w:val="003F0F54"/>
    <w:rsid w:val="003F14ED"/>
    <w:rsid w:val="003F19FC"/>
    <w:rsid w:val="003F3025"/>
    <w:rsid w:val="003F325C"/>
    <w:rsid w:val="003F3898"/>
    <w:rsid w:val="003F5B41"/>
    <w:rsid w:val="003F5D3D"/>
    <w:rsid w:val="003F6A90"/>
    <w:rsid w:val="003F7043"/>
    <w:rsid w:val="003F76E0"/>
    <w:rsid w:val="003F7D78"/>
    <w:rsid w:val="004006E5"/>
    <w:rsid w:val="00400B47"/>
    <w:rsid w:val="00400D8B"/>
    <w:rsid w:val="00401782"/>
    <w:rsid w:val="00401AEC"/>
    <w:rsid w:val="00401EC2"/>
    <w:rsid w:val="00401FB2"/>
    <w:rsid w:val="00402EB0"/>
    <w:rsid w:val="00403867"/>
    <w:rsid w:val="004039D3"/>
    <w:rsid w:val="00403D01"/>
    <w:rsid w:val="004041E2"/>
    <w:rsid w:val="004046B4"/>
    <w:rsid w:val="00404FA7"/>
    <w:rsid w:val="004050AE"/>
    <w:rsid w:val="0040533B"/>
    <w:rsid w:val="004058F8"/>
    <w:rsid w:val="004066A2"/>
    <w:rsid w:val="00406EFB"/>
    <w:rsid w:val="004076AF"/>
    <w:rsid w:val="004076B3"/>
    <w:rsid w:val="00407881"/>
    <w:rsid w:val="00407B5B"/>
    <w:rsid w:val="00407B60"/>
    <w:rsid w:val="00407E82"/>
    <w:rsid w:val="00407EBD"/>
    <w:rsid w:val="00407F91"/>
    <w:rsid w:val="0041035F"/>
    <w:rsid w:val="00410BD9"/>
    <w:rsid w:val="00410EC3"/>
    <w:rsid w:val="004115EB"/>
    <w:rsid w:val="00411667"/>
    <w:rsid w:val="0041178E"/>
    <w:rsid w:val="00411F93"/>
    <w:rsid w:val="00411F9E"/>
    <w:rsid w:val="00413DA0"/>
    <w:rsid w:val="004147ED"/>
    <w:rsid w:val="0041546A"/>
    <w:rsid w:val="00415500"/>
    <w:rsid w:val="00415993"/>
    <w:rsid w:val="00415BB4"/>
    <w:rsid w:val="00415C20"/>
    <w:rsid w:val="0041623F"/>
    <w:rsid w:val="004166C2"/>
    <w:rsid w:val="00416C48"/>
    <w:rsid w:val="00417011"/>
    <w:rsid w:val="00417269"/>
    <w:rsid w:val="004177E4"/>
    <w:rsid w:val="00417A9D"/>
    <w:rsid w:val="00420B46"/>
    <w:rsid w:val="0042134A"/>
    <w:rsid w:val="0042136D"/>
    <w:rsid w:val="00421701"/>
    <w:rsid w:val="0042254B"/>
    <w:rsid w:val="00422934"/>
    <w:rsid w:val="00423136"/>
    <w:rsid w:val="0042335F"/>
    <w:rsid w:val="0042337F"/>
    <w:rsid w:val="00424277"/>
    <w:rsid w:val="0042533C"/>
    <w:rsid w:val="004254E2"/>
    <w:rsid w:val="00425B45"/>
    <w:rsid w:val="00426196"/>
    <w:rsid w:val="00426A57"/>
    <w:rsid w:val="00426AC4"/>
    <w:rsid w:val="00426DCE"/>
    <w:rsid w:val="00426E4D"/>
    <w:rsid w:val="00426EB5"/>
    <w:rsid w:val="004270C7"/>
    <w:rsid w:val="004276DA"/>
    <w:rsid w:val="00430FEB"/>
    <w:rsid w:val="00431068"/>
    <w:rsid w:val="0043174B"/>
    <w:rsid w:val="00431F7E"/>
    <w:rsid w:val="004321A1"/>
    <w:rsid w:val="00433334"/>
    <w:rsid w:val="0043374F"/>
    <w:rsid w:val="00433F1D"/>
    <w:rsid w:val="0043531F"/>
    <w:rsid w:val="00435411"/>
    <w:rsid w:val="0043612A"/>
    <w:rsid w:val="004372DE"/>
    <w:rsid w:val="004375B9"/>
    <w:rsid w:val="00437E63"/>
    <w:rsid w:val="00437F9A"/>
    <w:rsid w:val="00440CF0"/>
    <w:rsid w:val="004410DC"/>
    <w:rsid w:val="0044142D"/>
    <w:rsid w:val="00442507"/>
    <w:rsid w:val="0044258D"/>
    <w:rsid w:val="00443438"/>
    <w:rsid w:val="004444DB"/>
    <w:rsid w:val="00446B51"/>
    <w:rsid w:val="004476AA"/>
    <w:rsid w:val="004479FB"/>
    <w:rsid w:val="00450B62"/>
    <w:rsid w:val="00450B67"/>
    <w:rsid w:val="00450C67"/>
    <w:rsid w:val="00450E0F"/>
    <w:rsid w:val="00450F74"/>
    <w:rsid w:val="00451273"/>
    <w:rsid w:val="00451ADA"/>
    <w:rsid w:val="00451E56"/>
    <w:rsid w:val="004527E9"/>
    <w:rsid w:val="00453169"/>
    <w:rsid w:val="00453A6F"/>
    <w:rsid w:val="004544CF"/>
    <w:rsid w:val="00454669"/>
    <w:rsid w:val="00454742"/>
    <w:rsid w:val="004547D3"/>
    <w:rsid w:val="0045502F"/>
    <w:rsid w:val="004557C1"/>
    <w:rsid w:val="00455ED4"/>
    <w:rsid w:val="0045634E"/>
    <w:rsid w:val="0045681D"/>
    <w:rsid w:val="004573C6"/>
    <w:rsid w:val="004574D7"/>
    <w:rsid w:val="00457941"/>
    <w:rsid w:val="00457B7D"/>
    <w:rsid w:val="00457DBC"/>
    <w:rsid w:val="00460E82"/>
    <w:rsid w:val="00461297"/>
    <w:rsid w:val="0046219B"/>
    <w:rsid w:val="00462FBC"/>
    <w:rsid w:val="00463016"/>
    <w:rsid w:val="004634D0"/>
    <w:rsid w:val="00463901"/>
    <w:rsid w:val="00464E34"/>
    <w:rsid w:val="00467CD4"/>
    <w:rsid w:val="00467D00"/>
    <w:rsid w:val="00470345"/>
    <w:rsid w:val="00470667"/>
    <w:rsid w:val="004712CC"/>
    <w:rsid w:val="00471721"/>
    <w:rsid w:val="00471AE6"/>
    <w:rsid w:val="00471F06"/>
    <w:rsid w:val="004721E6"/>
    <w:rsid w:val="004727FE"/>
    <w:rsid w:val="00472AB6"/>
    <w:rsid w:val="00472FF8"/>
    <w:rsid w:val="00474D29"/>
    <w:rsid w:val="00475642"/>
    <w:rsid w:val="004756F6"/>
    <w:rsid w:val="004757E3"/>
    <w:rsid w:val="00475D84"/>
    <w:rsid w:val="0047653B"/>
    <w:rsid w:val="0047715D"/>
    <w:rsid w:val="004774EB"/>
    <w:rsid w:val="0048072B"/>
    <w:rsid w:val="00480A4C"/>
    <w:rsid w:val="00480D86"/>
    <w:rsid w:val="00480DC8"/>
    <w:rsid w:val="00481C9C"/>
    <w:rsid w:val="0048225C"/>
    <w:rsid w:val="004827F6"/>
    <w:rsid w:val="004837A2"/>
    <w:rsid w:val="00483EBA"/>
    <w:rsid w:val="00484232"/>
    <w:rsid w:val="004844FB"/>
    <w:rsid w:val="004846A2"/>
    <w:rsid w:val="0048475C"/>
    <w:rsid w:val="00484B26"/>
    <w:rsid w:val="00484CC6"/>
    <w:rsid w:val="00485738"/>
    <w:rsid w:val="004857DC"/>
    <w:rsid w:val="004858D4"/>
    <w:rsid w:val="00486471"/>
    <w:rsid w:val="00487486"/>
    <w:rsid w:val="00487984"/>
    <w:rsid w:val="004900CD"/>
    <w:rsid w:val="004901FE"/>
    <w:rsid w:val="004904E9"/>
    <w:rsid w:val="00490A13"/>
    <w:rsid w:val="00490F50"/>
    <w:rsid w:val="004910B5"/>
    <w:rsid w:val="004911E8"/>
    <w:rsid w:val="004914B6"/>
    <w:rsid w:val="00491980"/>
    <w:rsid w:val="00491BBE"/>
    <w:rsid w:val="00492896"/>
    <w:rsid w:val="00492B07"/>
    <w:rsid w:val="0049300F"/>
    <w:rsid w:val="0049394D"/>
    <w:rsid w:val="00493E89"/>
    <w:rsid w:val="004943ED"/>
    <w:rsid w:val="0049499C"/>
    <w:rsid w:val="00494A02"/>
    <w:rsid w:val="004950EE"/>
    <w:rsid w:val="004956F2"/>
    <w:rsid w:val="004957B7"/>
    <w:rsid w:val="00495F5D"/>
    <w:rsid w:val="004966B2"/>
    <w:rsid w:val="004973E0"/>
    <w:rsid w:val="004975A2"/>
    <w:rsid w:val="004A0328"/>
    <w:rsid w:val="004A12E3"/>
    <w:rsid w:val="004A19C4"/>
    <w:rsid w:val="004A2211"/>
    <w:rsid w:val="004A2612"/>
    <w:rsid w:val="004A261D"/>
    <w:rsid w:val="004A31F3"/>
    <w:rsid w:val="004A322B"/>
    <w:rsid w:val="004A3B3D"/>
    <w:rsid w:val="004A4405"/>
    <w:rsid w:val="004A443B"/>
    <w:rsid w:val="004A464D"/>
    <w:rsid w:val="004A4CB7"/>
    <w:rsid w:val="004A4DFF"/>
    <w:rsid w:val="004A5077"/>
    <w:rsid w:val="004A557D"/>
    <w:rsid w:val="004A5666"/>
    <w:rsid w:val="004A574B"/>
    <w:rsid w:val="004A5BE4"/>
    <w:rsid w:val="004A7034"/>
    <w:rsid w:val="004A761D"/>
    <w:rsid w:val="004A765D"/>
    <w:rsid w:val="004A7BD0"/>
    <w:rsid w:val="004A7F3F"/>
    <w:rsid w:val="004B152B"/>
    <w:rsid w:val="004B19B7"/>
    <w:rsid w:val="004B1ACA"/>
    <w:rsid w:val="004B1D24"/>
    <w:rsid w:val="004B1E61"/>
    <w:rsid w:val="004B3958"/>
    <w:rsid w:val="004B4302"/>
    <w:rsid w:val="004B470D"/>
    <w:rsid w:val="004B4EC8"/>
    <w:rsid w:val="004B5E6B"/>
    <w:rsid w:val="004B6AC8"/>
    <w:rsid w:val="004B6D52"/>
    <w:rsid w:val="004B7480"/>
    <w:rsid w:val="004B7D18"/>
    <w:rsid w:val="004B7DCD"/>
    <w:rsid w:val="004C0637"/>
    <w:rsid w:val="004C069E"/>
    <w:rsid w:val="004C1110"/>
    <w:rsid w:val="004C1221"/>
    <w:rsid w:val="004C1AD2"/>
    <w:rsid w:val="004C2332"/>
    <w:rsid w:val="004C2E4E"/>
    <w:rsid w:val="004C2F63"/>
    <w:rsid w:val="004C3B33"/>
    <w:rsid w:val="004C4444"/>
    <w:rsid w:val="004C4594"/>
    <w:rsid w:val="004C47D9"/>
    <w:rsid w:val="004C4CB5"/>
    <w:rsid w:val="004C506D"/>
    <w:rsid w:val="004C507F"/>
    <w:rsid w:val="004C5111"/>
    <w:rsid w:val="004C51F0"/>
    <w:rsid w:val="004C54B6"/>
    <w:rsid w:val="004C5B38"/>
    <w:rsid w:val="004C5B86"/>
    <w:rsid w:val="004C5E8D"/>
    <w:rsid w:val="004C655F"/>
    <w:rsid w:val="004C6B02"/>
    <w:rsid w:val="004C6DCD"/>
    <w:rsid w:val="004C77F9"/>
    <w:rsid w:val="004D0024"/>
    <w:rsid w:val="004D0D3B"/>
    <w:rsid w:val="004D186F"/>
    <w:rsid w:val="004D1C18"/>
    <w:rsid w:val="004D1CD6"/>
    <w:rsid w:val="004D228B"/>
    <w:rsid w:val="004D320B"/>
    <w:rsid w:val="004D3D00"/>
    <w:rsid w:val="004D4416"/>
    <w:rsid w:val="004D470E"/>
    <w:rsid w:val="004D4AF6"/>
    <w:rsid w:val="004D55E0"/>
    <w:rsid w:val="004D56C4"/>
    <w:rsid w:val="004D57A1"/>
    <w:rsid w:val="004D5B72"/>
    <w:rsid w:val="004D5EE3"/>
    <w:rsid w:val="004D636A"/>
    <w:rsid w:val="004D71D6"/>
    <w:rsid w:val="004D790F"/>
    <w:rsid w:val="004E00BE"/>
    <w:rsid w:val="004E01B0"/>
    <w:rsid w:val="004E1340"/>
    <w:rsid w:val="004E1B8E"/>
    <w:rsid w:val="004E1EA9"/>
    <w:rsid w:val="004E27AB"/>
    <w:rsid w:val="004E32F8"/>
    <w:rsid w:val="004E3EE4"/>
    <w:rsid w:val="004E3F62"/>
    <w:rsid w:val="004E47A6"/>
    <w:rsid w:val="004E51F9"/>
    <w:rsid w:val="004E7DE3"/>
    <w:rsid w:val="004F0375"/>
    <w:rsid w:val="004F0BA5"/>
    <w:rsid w:val="004F111D"/>
    <w:rsid w:val="004F1229"/>
    <w:rsid w:val="004F1259"/>
    <w:rsid w:val="004F143E"/>
    <w:rsid w:val="004F1B2C"/>
    <w:rsid w:val="004F1C7B"/>
    <w:rsid w:val="004F2E8E"/>
    <w:rsid w:val="004F35FC"/>
    <w:rsid w:val="004F3948"/>
    <w:rsid w:val="004F3C79"/>
    <w:rsid w:val="004F46FB"/>
    <w:rsid w:val="004F4C93"/>
    <w:rsid w:val="004F5118"/>
    <w:rsid w:val="004F528A"/>
    <w:rsid w:val="004F535B"/>
    <w:rsid w:val="004F5B6A"/>
    <w:rsid w:val="004F612F"/>
    <w:rsid w:val="004F63E1"/>
    <w:rsid w:val="004F6FA1"/>
    <w:rsid w:val="004F787C"/>
    <w:rsid w:val="004F79C1"/>
    <w:rsid w:val="004F7A39"/>
    <w:rsid w:val="005011AC"/>
    <w:rsid w:val="00501A5C"/>
    <w:rsid w:val="00501B87"/>
    <w:rsid w:val="00501FC0"/>
    <w:rsid w:val="005022EE"/>
    <w:rsid w:val="0050266B"/>
    <w:rsid w:val="005034A3"/>
    <w:rsid w:val="00504A4E"/>
    <w:rsid w:val="00504F6A"/>
    <w:rsid w:val="005052E0"/>
    <w:rsid w:val="00506A38"/>
    <w:rsid w:val="00511290"/>
    <w:rsid w:val="0051135A"/>
    <w:rsid w:val="00511538"/>
    <w:rsid w:val="00511B28"/>
    <w:rsid w:val="00511CE8"/>
    <w:rsid w:val="00511E41"/>
    <w:rsid w:val="00511EA1"/>
    <w:rsid w:val="00512298"/>
    <w:rsid w:val="005122C4"/>
    <w:rsid w:val="005126C7"/>
    <w:rsid w:val="0051291E"/>
    <w:rsid w:val="005133E4"/>
    <w:rsid w:val="0051349B"/>
    <w:rsid w:val="0051389D"/>
    <w:rsid w:val="0051471F"/>
    <w:rsid w:val="00514830"/>
    <w:rsid w:val="0051521C"/>
    <w:rsid w:val="00516239"/>
    <w:rsid w:val="00516319"/>
    <w:rsid w:val="005168E0"/>
    <w:rsid w:val="00516A53"/>
    <w:rsid w:val="00516B5D"/>
    <w:rsid w:val="00517066"/>
    <w:rsid w:val="005173B8"/>
    <w:rsid w:val="00517477"/>
    <w:rsid w:val="00520A29"/>
    <w:rsid w:val="00520E55"/>
    <w:rsid w:val="00521141"/>
    <w:rsid w:val="0052228B"/>
    <w:rsid w:val="0052264A"/>
    <w:rsid w:val="00522D10"/>
    <w:rsid w:val="00522DD6"/>
    <w:rsid w:val="005231F6"/>
    <w:rsid w:val="005245C3"/>
    <w:rsid w:val="0052467B"/>
    <w:rsid w:val="00524C85"/>
    <w:rsid w:val="00524D63"/>
    <w:rsid w:val="00524DDD"/>
    <w:rsid w:val="00525940"/>
    <w:rsid w:val="005261B5"/>
    <w:rsid w:val="00526D9A"/>
    <w:rsid w:val="0052701D"/>
    <w:rsid w:val="00527182"/>
    <w:rsid w:val="00527354"/>
    <w:rsid w:val="0052779E"/>
    <w:rsid w:val="00527C57"/>
    <w:rsid w:val="00527DC8"/>
    <w:rsid w:val="00530814"/>
    <w:rsid w:val="00533236"/>
    <w:rsid w:val="0053478C"/>
    <w:rsid w:val="005356E3"/>
    <w:rsid w:val="00535A28"/>
    <w:rsid w:val="00535B9B"/>
    <w:rsid w:val="00535E45"/>
    <w:rsid w:val="005363C6"/>
    <w:rsid w:val="00536830"/>
    <w:rsid w:val="005405FF"/>
    <w:rsid w:val="00540A70"/>
    <w:rsid w:val="0054123A"/>
    <w:rsid w:val="0054136C"/>
    <w:rsid w:val="005419EA"/>
    <w:rsid w:val="00541D74"/>
    <w:rsid w:val="0054215F"/>
    <w:rsid w:val="00542223"/>
    <w:rsid w:val="00542DAC"/>
    <w:rsid w:val="00543174"/>
    <w:rsid w:val="005442DB"/>
    <w:rsid w:val="00544955"/>
    <w:rsid w:val="00544BE3"/>
    <w:rsid w:val="00544D53"/>
    <w:rsid w:val="005451B2"/>
    <w:rsid w:val="00546960"/>
    <w:rsid w:val="00547C6C"/>
    <w:rsid w:val="00551FEB"/>
    <w:rsid w:val="005523A8"/>
    <w:rsid w:val="00552D83"/>
    <w:rsid w:val="00553096"/>
    <w:rsid w:val="005534A3"/>
    <w:rsid w:val="0055396D"/>
    <w:rsid w:val="005539E5"/>
    <w:rsid w:val="005543BE"/>
    <w:rsid w:val="0055607F"/>
    <w:rsid w:val="00556216"/>
    <w:rsid w:val="00556313"/>
    <w:rsid w:val="00556B5F"/>
    <w:rsid w:val="00556D63"/>
    <w:rsid w:val="005604B3"/>
    <w:rsid w:val="00561862"/>
    <w:rsid w:val="00561D88"/>
    <w:rsid w:val="00562155"/>
    <w:rsid w:val="00562257"/>
    <w:rsid w:val="00562DB7"/>
    <w:rsid w:val="005634C2"/>
    <w:rsid w:val="005635A6"/>
    <w:rsid w:val="00563ADE"/>
    <w:rsid w:val="0056451F"/>
    <w:rsid w:val="00564A94"/>
    <w:rsid w:val="0056590D"/>
    <w:rsid w:val="0056640F"/>
    <w:rsid w:val="00566BD9"/>
    <w:rsid w:val="005676E7"/>
    <w:rsid w:val="00567D4E"/>
    <w:rsid w:val="00570988"/>
    <w:rsid w:val="005709EC"/>
    <w:rsid w:val="00571DF2"/>
    <w:rsid w:val="00571EA8"/>
    <w:rsid w:val="00572790"/>
    <w:rsid w:val="005729C8"/>
    <w:rsid w:val="005734F2"/>
    <w:rsid w:val="00573C30"/>
    <w:rsid w:val="00573C59"/>
    <w:rsid w:val="0057408C"/>
    <w:rsid w:val="005741EA"/>
    <w:rsid w:val="00576494"/>
    <w:rsid w:val="00576801"/>
    <w:rsid w:val="00576C76"/>
    <w:rsid w:val="00576DDD"/>
    <w:rsid w:val="005770E5"/>
    <w:rsid w:val="005776C7"/>
    <w:rsid w:val="005779F7"/>
    <w:rsid w:val="00577A21"/>
    <w:rsid w:val="00577D4B"/>
    <w:rsid w:val="005803E2"/>
    <w:rsid w:val="00581B59"/>
    <w:rsid w:val="00581D3B"/>
    <w:rsid w:val="00583976"/>
    <w:rsid w:val="005840BC"/>
    <w:rsid w:val="00585B36"/>
    <w:rsid w:val="00586176"/>
    <w:rsid w:val="00586199"/>
    <w:rsid w:val="00586894"/>
    <w:rsid w:val="00587E1A"/>
    <w:rsid w:val="005901A5"/>
    <w:rsid w:val="00590B34"/>
    <w:rsid w:val="00591E2B"/>
    <w:rsid w:val="00592D55"/>
    <w:rsid w:val="00592FCC"/>
    <w:rsid w:val="0059339B"/>
    <w:rsid w:val="00593AE2"/>
    <w:rsid w:val="0059682E"/>
    <w:rsid w:val="00596DCD"/>
    <w:rsid w:val="00596EB7"/>
    <w:rsid w:val="00597323"/>
    <w:rsid w:val="00597347"/>
    <w:rsid w:val="00597510"/>
    <w:rsid w:val="0059782B"/>
    <w:rsid w:val="00597DD9"/>
    <w:rsid w:val="005A080F"/>
    <w:rsid w:val="005A0A13"/>
    <w:rsid w:val="005A0EDD"/>
    <w:rsid w:val="005A12EF"/>
    <w:rsid w:val="005A17EA"/>
    <w:rsid w:val="005A244C"/>
    <w:rsid w:val="005A27D4"/>
    <w:rsid w:val="005A2A3A"/>
    <w:rsid w:val="005A330D"/>
    <w:rsid w:val="005A3329"/>
    <w:rsid w:val="005A3769"/>
    <w:rsid w:val="005A3A1C"/>
    <w:rsid w:val="005A3E87"/>
    <w:rsid w:val="005A49F4"/>
    <w:rsid w:val="005A4C72"/>
    <w:rsid w:val="005A4D9F"/>
    <w:rsid w:val="005A5631"/>
    <w:rsid w:val="005A570D"/>
    <w:rsid w:val="005A5C6F"/>
    <w:rsid w:val="005A5CFD"/>
    <w:rsid w:val="005A6C04"/>
    <w:rsid w:val="005A7202"/>
    <w:rsid w:val="005B0008"/>
    <w:rsid w:val="005B01F0"/>
    <w:rsid w:val="005B091A"/>
    <w:rsid w:val="005B0A06"/>
    <w:rsid w:val="005B0DF3"/>
    <w:rsid w:val="005B140B"/>
    <w:rsid w:val="005B173F"/>
    <w:rsid w:val="005B1AD3"/>
    <w:rsid w:val="005B2259"/>
    <w:rsid w:val="005B3410"/>
    <w:rsid w:val="005B38C3"/>
    <w:rsid w:val="005B3B89"/>
    <w:rsid w:val="005B41A7"/>
    <w:rsid w:val="005B4458"/>
    <w:rsid w:val="005B4CFD"/>
    <w:rsid w:val="005B4FD9"/>
    <w:rsid w:val="005B5493"/>
    <w:rsid w:val="005B565F"/>
    <w:rsid w:val="005B5AF9"/>
    <w:rsid w:val="005B5B60"/>
    <w:rsid w:val="005B5DBA"/>
    <w:rsid w:val="005B5F3D"/>
    <w:rsid w:val="005B7A2B"/>
    <w:rsid w:val="005C00E1"/>
    <w:rsid w:val="005C106A"/>
    <w:rsid w:val="005C16BE"/>
    <w:rsid w:val="005C1ADD"/>
    <w:rsid w:val="005C1B6C"/>
    <w:rsid w:val="005C20AC"/>
    <w:rsid w:val="005C2386"/>
    <w:rsid w:val="005C38AC"/>
    <w:rsid w:val="005C39AF"/>
    <w:rsid w:val="005C41A4"/>
    <w:rsid w:val="005C586D"/>
    <w:rsid w:val="005C65DC"/>
    <w:rsid w:val="005C6C80"/>
    <w:rsid w:val="005C79BB"/>
    <w:rsid w:val="005C7A0F"/>
    <w:rsid w:val="005D056F"/>
    <w:rsid w:val="005D059E"/>
    <w:rsid w:val="005D0766"/>
    <w:rsid w:val="005D0FB3"/>
    <w:rsid w:val="005D1674"/>
    <w:rsid w:val="005D3042"/>
    <w:rsid w:val="005D34E8"/>
    <w:rsid w:val="005D4220"/>
    <w:rsid w:val="005D4BEF"/>
    <w:rsid w:val="005D4E54"/>
    <w:rsid w:val="005D5111"/>
    <w:rsid w:val="005D5342"/>
    <w:rsid w:val="005D53DB"/>
    <w:rsid w:val="005D5D6E"/>
    <w:rsid w:val="005D6824"/>
    <w:rsid w:val="005D725A"/>
    <w:rsid w:val="005D750E"/>
    <w:rsid w:val="005D7580"/>
    <w:rsid w:val="005D7949"/>
    <w:rsid w:val="005E0414"/>
    <w:rsid w:val="005E08A6"/>
    <w:rsid w:val="005E180B"/>
    <w:rsid w:val="005E1D26"/>
    <w:rsid w:val="005E26B9"/>
    <w:rsid w:val="005E2C11"/>
    <w:rsid w:val="005E2CF2"/>
    <w:rsid w:val="005E3133"/>
    <w:rsid w:val="005E493A"/>
    <w:rsid w:val="005E5ABE"/>
    <w:rsid w:val="005E5AFD"/>
    <w:rsid w:val="005E5D7E"/>
    <w:rsid w:val="005E6005"/>
    <w:rsid w:val="005E60BD"/>
    <w:rsid w:val="005E63D1"/>
    <w:rsid w:val="005E677F"/>
    <w:rsid w:val="005E6BF7"/>
    <w:rsid w:val="005E6C65"/>
    <w:rsid w:val="005E767B"/>
    <w:rsid w:val="005F0C25"/>
    <w:rsid w:val="005F1A4F"/>
    <w:rsid w:val="005F1CCC"/>
    <w:rsid w:val="005F26C8"/>
    <w:rsid w:val="005F333E"/>
    <w:rsid w:val="005F3CC6"/>
    <w:rsid w:val="005F3F67"/>
    <w:rsid w:val="005F41CF"/>
    <w:rsid w:val="005F4E6C"/>
    <w:rsid w:val="005F5200"/>
    <w:rsid w:val="005F5450"/>
    <w:rsid w:val="005F56E4"/>
    <w:rsid w:val="005F5D0B"/>
    <w:rsid w:val="005F5E84"/>
    <w:rsid w:val="005F6159"/>
    <w:rsid w:val="005F61AD"/>
    <w:rsid w:val="005F68CA"/>
    <w:rsid w:val="006008C7"/>
    <w:rsid w:val="00600C31"/>
    <w:rsid w:val="00600D06"/>
    <w:rsid w:val="00601DA9"/>
    <w:rsid w:val="006021E5"/>
    <w:rsid w:val="0060229A"/>
    <w:rsid w:val="006026BC"/>
    <w:rsid w:val="006026DB"/>
    <w:rsid w:val="00602BAD"/>
    <w:rsid w:val="00602DA0"/>
    <w:rsid w:val="006037EB"/>
    <w:rsid w:val="00603FCA"/>
    <w:rsid w:val="00604B38"/>
    <w:rsid w:val="00605250"/>
    <w:rsid w:val="00606B6B"/>
    <w:rsid w:val="00606FDA"/>
    <w:rsid w:val="006070B9"/>
    <w:rsid w:val="006075E8"/>
    <w:rsid w:val="00607633"/>
    <w:rsid w:val="00607806"/>
    <w:rsid w:val="0061197E"/>
    <w:rsid w:val="00611B87"/>
    <w:rsid w:val="0061211C"/>
    <w:rsid w:val="0061280F"/>
    <w:rsid w:val="00613590"/>
    <w:rsid w:val="0061372B"/>
    <w:rsid w:val="0061398A"/>
    <w:rsid w:val="00613C5E"/>
    <w:rsid w:val="0061534B"/>
    <w:rsid w:val="006163C5"/>
    <w:rsid w:val="0061690F"/>
    <w:rsid w:val="00617059"/>
    <w:rsid w:val="00617407"/>
    <w:rsid w:val="006211CB"/>
    <w:rsid w:val="00621D4A"/>
    <w:rsid w:val="00621DA1"/>
    <w:rsid w:val="006222D1"/>
    <w:rsid w:val="006227B7"/>
    <w:rsid w:val="00622921"/>
    <w:rsid w:val="0062302D"/>
    <w:rsid w:val="0062314E"/>
    <w:rsid w:val="0062322C"/>
    <w:rsid w:val="0062328C"/>
    <w:rsid w:val="006233B3"/>
    <w:rsid w:val="006236A7"/>
    <w:rsid w:val="00623801"/>
    <w:rsid w:val="00623894"/>
    <w:rsid w:val="00623FC3"/>
    <w:rsid w:val="00624115"/>
    <w:rsid w:val="00624E8C"/>
    <w:rsid w:val="00625632"/>
    <w:rsid w:val="00626346"/>
    <w:rsid w:val="0062673E"/>
    <w:rsid w:val="0062690E"/>
    <w:rsid w:val="006273A1"/>
    <w:rsid w:val="00627B94"/>
    <w:rsid w:val="00627C66"/>
    <w:rsid w:val="00627FCC"/>
    <w:rsid w:val="00630110"/>
    <w:rsid w:val="00630310"/>
    <w:rsid w:val="00630B41"/>
    <w:rsid w:val="00630DB2"/>
    <w:rsid w:val="00630E8D"/>
    <w:rsid w:val="00631309"/>
    <w:rsid w:val="0063199B"/>
    <w:rsid w:val="00632314"/>
    <w:rsid w:val="0063254D"/>
    <w:rsid w:val="00632946"/>
    <w:rsid w:val="00633557"/>
    <w:rsid w:val="00633723"/>
    <w:rsid w:val="00634617"/>
    <w:rsid w:val="0063518A"/>
    <w:rsid w:val="0063577B"/>
    <w:rsid w:val="00635DD2"/>
    <w:rsid w:val="00637D1A"/>
    <w:rsid w:val="00637D4A"/>
    <w:rsid w:val="00640F7E"/>
    <w:rsid w:val="006412FA"/>
    <w:rsid w:val="00642128"/>
    <w:rsid w:val="00643D48"/>
    <w:rsid w:val="00644123"/>
    <w:rsid w:val="00644314"/>
    <w:rsid w:val="006446CB"/>
    <w:rsid w:val="0064485C"/>
    <w:rsid w:val="00644922"/>
    <w:rsid w:val="0064565C"/>
    <w:rsid w:val="006457C5"/>
    <w:rsid w:val="006463B1"/>
    <w:rsid w:val="0064724E"/>
    <w:rsid w:val="006475F4"/>
    <w:rsid w:val="00647874"/>
    <w:rsid w:val="00647DC2"/>
    <w:rsid w:val="00650163"/>
    <w:rsid w:val="00650210"/>
    <w:rsid w:val="00650299"/>
    <w:rsid w:val="00650C78"/>
    <w:rsid w:val="00651362"/>
    <w:rsid w:val="00651C5D"/>
    <w:rsid w:val="00651D37"/>
    <w:rsid w:val="006525E5"/>
    <w:rsid w:val="006528D7"/>
    <w:rsid w:val="00652DE6"/>
    <w:rsid w:val="00653165"/>
    <w:rsid w:val="006536EC"/>
    <w:rsid w:val="00654029"/>
    <w:rsid w:val="006544E3"/>
    <w:rsid w:val="00654631"/>
    <w:rsid w:val="00655196"/>
    <w:rsid w:val="0065520E"/>
    <w:rsid w:val="00655F2C"/>
    <w:rsid w:val="006562EB"/>
    <w:rsid w:val="006565CA"/>
    <w:rsid w:val="00656684"/>
    <w:rsid w:val="00656CC2"/>
    <w:rsid w:val="0065743E"/>
    <w:rsid w:val="00657809"/>
    <w:rsid w:val="00660443"/>
    <w:rsid w:val="00660689"/>
    <w:rsid w:val="0066099E"/>
    <w:rsid w:val="006611EC"/>
    <w:rsid w:val="00661A13"/>
    <w:rsid w:val="00661AC6"/>
    <w:rsid w:val="00661D82"/>
    <w:rsid w:val="00662D13"/>
    <w:rsid w:val="00662E39"/>
    <w:rsid w:val="006632E0"/>
    <w:rsid w:val="006637FB"/>
    <w:rsid w:val="00663C95"/>
    <w:rsid w:val="006645FB"/>
    <w:rsid w:val="006653C4"/>
    <w:rsid w:val="00666822"/>
    <w:rsid w:val="0066723B"/>
    <w:rsid w:val="00667635"/>
    <w:rsid w:val="00667641"/>
    <w:rsid w:val="00667D31"/>
    <w:rsid w:val="00667EF0"/>
    <w:rsid w:val="00670200"/>
    <w:rsid w:val="006702A3"/>
    <w:rsid w:val="00671064"/>
    <w:rsid w:val="006715AE"/>
    <w:rsid w:val="0067239F"/>
    <w:rsid w:val="00672B74"/>
    <w:rsid w:val="006736DC"/>
    <w:rsid w:val="006738E2"/>
    <w:rsid w:val="00674C55"/>
    <w:rsid w:val="006752EF"/>
    <w:rsid w:val="00675AF4"/>
    <w:rsid w:val="00675E00"/>
    <w:rsid w:val="006760D6"/>
    <w:rsid w:val="006760E0"/>
    <w:rsid w:val="006762A1"/>
    <w:rsid w:val="00676606"/>
    <w:rsid w:val="006768CE"/>
    <w:rsid w:val="00676F8D"/>
    <w:rsid w:val="006774FB"/>
    <w:rsid w:val="00680C75"/>
    <w:rsid w:val="00681B79"/>
    <w:rsid w:val="00681D3B"/>
    <w:rsid w:val="006828BB"/>
    <w:rsid w:val="00682DD2"/>
    <w:rsid w:val="00682F4D"/>
    <w:rsid w:val="00683993"/>
    <w:rsid w:val="006854EC"/>
    <w:rsid w:val="00685916"/>
    <w:rsid w:val="00685CB2"/>
    <w:rsid w:val="006871EF"/>
    <w:rsid w:val="00687F23"/>
    <w:rsid w:val="00690067"/>
    <w:rsid w:val="00691221"/>
    <w:rsid w:val="006916D1"/>
    <w:rsid w:val="006920E3"/>
    <w:rsid w:val="0069215E"/>
    <w:rsid w:val="0069238A"/>
    <w:rsid w:val="00693058"/>
    <w:rsid w:val="00693696"/>
    <w:rsid w:val="00694A33"/>
    <w:rsid w:val="00695006"/>
    <w:rsid w:val="00695384"/>
    <w:rsid w:val="00695706"/>
    <w:rsid w:val="00695815"/>
    <w:rsid w:val="00695A71"/>
    <w:rsid w:val="00695B11"/>
    <w:rsid w:val="00696146"/>
    <w:rsid w:val="0069647F"/>
    <w:rsid w:val="00697030"/>
    <w:rsid w:val="00697192"/>
    <w:rsid w:val="006973AB"/>
    <w:rsid w:val="00697816"/>
    <w:rsid w:val="00697AA8"/>
    <w:rsid w:val="006A00A9"/>
    <w:rsid w:val="006A02F2"/>
    <w:rsid w:val="006A05E7"/>
    <w:rsid w:val="006A09D9"/>
    <w:rsid w:val="006A0A89"/>
    <w:rsid w:val="006A11B1"/>
    <w:rsid w:val="006A13EE"/>
    <w:rsid w:val="006A1DDC"/>
    <w:rsid w:val="006A1F19"/>
    <w:rsid w:val="006A1FD6"/>
    <w:rsid w:val="006A2621"/>
    <w:rsid w:val="006A2ABF"/>
    <w:rsid w:val="006A2B1A"/>
    <w:rsid w:val="006A32F3"/>
    <w:rsid w:val="006A3B0B"/>
    <w:rsid w:val="006A4077"/>
    <w:rsid w:val="006A42AB"/>
    <w:rsid w:val="006A44E5"/>
    <w:rsid w:val="006A45C5"/>
    <w:rsid w:val="006A4971"/>
    <w:rsid w:val="006A4A73"/>
    <w:rsid w:val="006A4FA1"/>
    <w:rsid w:val="006A4FA2"/>
    <w:rsid w:val="006A5729"/>
    <w:rsid w:val="006A5867"/>
    <w:rsid w:val="006A5BE8"/>
    <w:rsid w:val="006A6346"/>
    <w:rsid w:val="006A6D18"/>
    <w:rsid w:val="006A7916"/>
    <w:rsid w:val="006B0678"/>
    <w:rsid w:val="006B0726"/>
    <w:rsid w:val="006B0AFE"/>
    <w:rsid w:val="006B0B42"/>
    <w:rsid w:val="006B1EED"/>
    <w:rsid w:val="006B270A"/>
    <w:rsid w:val="006B2970"/>
    <w:rsid w:val="006B3077"/>
    <w:rsid w:val="006B3178"/>
    <w:rsid w:val="006B3D28"/>
    <w:rsid w:val="006B4380"/>
    <w:rsid w:val="006B49EF"/>
    <w:rsid w:val="006B4A09"/>
    <w:rsid w:val="006B4D94"/>
    <w:rsid w:val="006B57EF"/>
    <w:rsid w:val="006B58FD"/>
    <w:rsid w:val="006B5D13"/>
    <w:rsid w:val="006B68A8"/>
    <w:rsid w:val="006B6CB2"/>
    <w:rsid w:val="006B6E4F"/>
    <w:rsid w:val="006B72EF"/>
    <w:rsid w:val="006B74B2"/>
    <w:rsid w:val="006B7712"/>
    <w:rsid w:val="006B7C2C"/>
    <w:rsid w:val="006C0A0D"/>
    <w:rsid w:val="006C0CF6"/>
    <w:rsid w:val="006C1B98"/>
    <w:rsid w:val="006C1F56"/>
    <w:rsid w:val="006C250B"/>
    <w:rsid w:val="006C25BF"/>
    <w:rsid w:val="006C3A84"/>
    <w:rsid w:val="006C44A3"/>
    <w:rsid w:val="006C466A"/>
    <w:rsid w:val="006C4AC1"/>
    <w:rsid w:val="006C4BC4"/>
    <w:rsid w:val="006C4DA4"/>
    <w:rsid w:val="006C501B"/>
    <w:rsid w:val="006C5702"/>
    <w:rsid w:val="006C5906"/>
    <w:rsid w:val="006C7AA9"/>
    <w:rsid w:val="006C7E61"/>
    <w:rsid w:val="006C7FED"/>
    <w:rsid w:val="006D03F9"/>
    <w:rsid w:val="006D05C5"/>
    <w:rsid w:val="006D0900"/>
    <w:rsid w:val="006D0CDB"/>
    <w:rsid w:val="006D1029"/>
    <w:rsid w:val="006D185F"/>
    <w:rsid w:val="006D2068"/>
    <w:rsid w:val="006D212D"/>
    <w:rsid w:val="006D23DF"/>
    <w:rsid w:val="006D241B"/>
    <w:rsid w:val="006D29AF"/>
    <w:rsid w:val="006D2E83"/>
    <w:rsid w:val="006D3065"/>
    <w:rsid w:val="006D3E48"/>
    <w:rsid w:val="006D3EA4"/>
    <w:rsid w:val="006D426F"/>
    <w:rsid w:val="006D4631"/>
    <w:rsid w:val="006D4FB6"/>
    <w:rsid w:val="006D5488"/>
    <w:rsid w:val="006D5913"/>
    <w:rsid w:val="006D5BD9"/>
    <w:rsid w:val="006D6784"/>
    <w:rsid w:val="006D72F1"/>
    <w:rsid w:val="006D7498"/>
    <w:rsid w:val="006D7757"/>
    <w:rsid w:val="006E0141"/>
    <w:rsid w:val="006E0485"/>
    <w:rsid w:val="006E09DD"/>
    <w:rsid w:val="006E102E"/>
    <w:rsid w:val="006E16E8"/>
    <w:rsid w:val="006E1745"/>
    <w:rsid w:val="006E1880"/>
    <w:rsid w:val="006E2221"/>
    <w:rsid w:val="006E26AE"/>
    <w:rsid w:val="006E2EEF"/>
    <w:rsid w:val="006E4128"/>
    <w:rsid w:val="006E484D"/>
    <w:rsid w:val="006E51AB"/>
    <w:rsid w:val="006E57DF"/>
    <w:rsid w:val="006E66A3"/>
    <w:rsid w:val="006E6791"/>
    <w:rsid w:val="006E6C5C"/>
    <w:rsid w:val="006E72E3"/>
    <w:rsid w:val="006E7A44"/>
    <w:rsid w:val="006E7A60"/>
    <w:rsid w:val="006E7DAB"/>
    <w:rsid w:val="006E7DC8"/>
    <w:rsid w:val="006F029A"/>
    <w:rsid w:val="006F0427"/>
    <w:rsid w:val="006F0C66"/>
    <w:rsid w:val="006F1C55"/>
    <w:rsid w:val="006F2128"/>
    <w:rsid w:val="006F25D8"/>
    <w:rsid w:val="006F377B"/>
    <w:rsid w:val="006F38A7"/>
    <w:rsid w:val="006F4031"/>
    <w:rsid w:val="006F48DA"/>
    <w:rsid w:val="006F49C5"/>
    <w:rsid w:val="006F5B65"/>
    <w:rsid w:val="006F69CF"/>
    <w:rsid w:val="006F6AD5"/>
    <w:rsid w:val="006F7210"/>
    <w:rsid w:val="006F7FD6"/>
    <w:rsid w:val="00700B22"/>
    <w:rsid w:val="00700BF3"/>
    <w:rsid w:val="007011BF"/>
    <w:rsid w:val="007013A5"/>
    <w:rsid w:val="007013CE"/>
    <w:rsid w:val="0070267C"/>
    <w:rsid w:val="00702A72"/>
    <w:rsid w:val="00702E99"/>
    <w:rsid w:val="00702EB8"/>
    <w:rsid w:val="00702FE3"/>
    <w:rsid w:val="00703287"/>
    <w:rsid w:val="007038B0"/>
    <w:rsid w:val="00703D3F"/>
    <w:rsid w:val="0070620F"/>
    <w:rsid w:val="00706448"/>
    <w:rsid w:val="007065DB"/>
    <w:rsid w:val="00706680"/>
    <w:rsid w:val="00706BC6"/>
    <w:rsid w:val="00706BD8"/>
    <w:rsid w:val="00707027"/>
    <w:rsid w:val="00707951"/>
    <w:rsid w:val="00707FC2"/>
    <w:rsid w:val="00710889"/>
    <w:rsid w:val="0071245C"/>
    <w:rsid w:val="00712D8D"/>
    <w:rsid w:val="00712F17"/>
    <w:rsid w:val="0071300B"/>
    <w:rsid w:val="0071302B"/>
    <w:rsid w:val="0071365D"/>
    <w:rsid w:val="007137F3"/>
    <w:rsid w:val="00713ED9"/>
    <w:rsid w:val="00714BAE"/>
    <w:rsid w:val="00715D91"/>
    <w:rsid w:val="00716049"/>
    <w:rsid w:val="00716CF9"/>
    <w:rsid w:val="00717BC9"/>
    <w:rsid w:val="00717C8A"/>
    <w:rsid w:val="0072036A"/>
    <w:rsid w:val="00720E5D"/>
    <w:rsid w:val="00721354"/>
    <w:rsid w:val="0072198E"/>
    <w:rsid w:val="00721F87"/>
    <w:rsid w:val="0072289A"/>
    <w:rsid w:val="00722B2B"/>
    <w:rsid w:val="00722D80"/>
    <w:rsid w:val="007234F6"/>
    <w:rsid w:val="00723B90"/>
    <w:rsid w:val="00724120"/>
    <w:rsid w:val="00724192"/>
    <w:rsid w:val="007241E2"/>
    <w:rsid w:val="0072440B"/>
    <w:rsid w:val="007248B0"/>
    <w:rsid w:val="00724A01"/>
    <w:rsid w:val="00724AC0"/>
    <w:rsid w:val="00724B6D"/>
    <w:rsid w:val="00725B3F"/>
    <w:rsid w:val="00725EC8"/>
    <w:rsid w:val="00726582"/>
    <w:rsid w:val="00726B21"/>
    <w:rsid w:val="00726CB3"/>
    <w:rsid w:val="007274AE"/>
    <w:rsid w:val="00727632"/>
    <w:rsid w:val="007303FA"/>
    <w:rsid w:val="007309E7"/>
    <w:rsid w:val="007310EF"/>
    <w:rsid w:val="007316B7"/>
    <w:rsid w:val="007317DB"/>
    <w:rsid w:val="00732035"/>
    <w:rsid w:val="007321E3"/>
    <w:rsid w:val="0073255F"/>
    <w:rsid w:val="00733510"/>
    <w:rsid w:val="007335C6"/>
    <w:rsid w:val="00733F20"/>
    <w:rsid w:val="00734112"/>
    <w:rsid w:val="00734C9B"/>
    <w:rsid w:val="007350EA"/>
    <w:rsid w:val="007359B6"/>
    <w:rsid w:val="00735A1D"/>
    <w:rsid w:val="00735AC8"/>
    <w:rsid w:val="00735BB7"/>
    <w:rsid w:val="007400F4"/>
    <w:rsid w:val="00740AEC"/>
    <w:rsid w:val="00741270"/>
    <w:rsid w:val="007412D2"/>
    <w:rsid w:val="00741BA7"/>
    <w:rsid w:val="00741EB0"/>
    <w:rsid w:val="00742590"/>
    <w:rsid w:val="00742ADF"/>
    <w:rsid w:val="00742B46"/>
    <w:rsid w:val="00743912"/>
    <w:rsid w:val="007444D6"/>
    <w:rsid w:val="007445FD"/>
    <w:rsid w:val="00744F10"/>
    <w:rsid w:val="0074577E"/>
    <w:rsid w:val="00745ACE"/>
    <w:rsid w:val="00745F79"/>
    <w:rsid w:val="007463D1"/>
    <w:rsid w:val="00746D08"/>
    <w:rsid w:val="007474BC"/>
    <w:rsid w:val="007477F6"/>
    <w:rsid w:val="00750710"/>
    <w:rsid w:val="00751074"/>
    <w:rsid w:val="007511EF"/>
    <w:rsid w:val="007513E4"/>
    <w:rsid w:val="0075159C"/>
    <w:rsid w:val="00751640"/>
    <w:rsid w:val="00752DEF"/>
    <w:rsid w:val="007530EF"/>
    <w:rsid w:val="0075547D"/>
    <w:rsid w:val="00755739"/>
    <w:rsid w:val="00756B06"/>
    <w:rsid w:val="00756F30"/>
    <w:rsid w:val="00760208"/>
    <w:rsid w:val="00760503"/>
    <w:rsid w:val="007606AB"/>
    <w:rsid w:val="00760852"/>
    <w:rsid w:val="00760C06"/>
    <w:rsid w:val="007610D2"/>
    <w:rsid w:val="007616E9"/>
    <w:rsid w:val="00761B57"/>
    <w:rsid w:val="00762984"/>
    <w:rsid w:val="00762AEA"/>
    <w:rsid w:val="00763A41"/>
    <w:rsid w:val="007642FC"/>
    <w:rsid w:val="007646D9"/>
    <w:rsid w:val="0076509D"/>
    <w:rsid w:val="00765EE0"/>
    <w:rsid w:val="00766829"/>
    <w:rsid w:val="007674A2"/>
    <w:rsid w:val="00767DB4"/>
    <w:rsid w:val="007703A7"/>
    <w:rsid w:val="0077052A"/>
    <w:rsid w:val="00770889"/>
    <w:rsid w:val="007708D8"/>
    <w:rsid w:val="00772035"/>
    <w:rsid w:val="00773A0D"/>
    <w:rsid w:val="00773B43"/>
    <w:rsid w:val="00773F7B"/>
    <w:rsid w:val="0077420E"/>
    <w:rsid w:val="00774589"/>
    <w:rsid w:val="0077475E"/>
    <w:rsid w:val="00775262"/>
    <w:rsid w:val="00776330"/>
    <w:rsid w:val="0077646E"/>
    <w:rsid w:val="00776518"/>
    <w:rsid w:val="00776AEA"/>
    <w:rsid w:val="007771A5"/>
    <w:rsid w:val="0078073D"/>
    <w:rsid w:val="00780B2B"/>
    <w:rsid w:val="00781C26"/>
    <w:rsid w:val="00781E98"/>
    <w:rsid w:val="0078311E"/>
    <w:rsid w:val="00783207"/>
    <w:rsid w:val="007834C5"/>
    <w:rsid w:val="0078358D"/>
    <w:rsid w:val="007839BA"/>
    <w:rsid w:val="00783E59"/>
    <w:rsid w:val="007848EE"/>
    <w:rsid w:val="00784A8F"/>
    <w:rsid w:val="0078520E"/>
    <w:rsid w:val="00785251"/>
    <w:rsid w:val="0078552C"/>
    <w:rsid w:val="00785C6B"/>
    <w:rsid w:val="00785F0A"/>
    <w:rsid w:val="0078644F"/>
    <w:rsid w:val="00786CF2"/>
    <w:rsid w:val="007873A6"/>
    <w:rsid w:val="00787FC1"/>
    <w:rsid w:val="007906AC"/>
    <w:rsid w:val="007911A6"/>
    <w:rsid w:val="00791BDC"/>
    <w:rsid w:val="00792029"/>
    <w:rsid w:val="00792253"/>
    <w:rsid w:val="00792E54"/>
    <w:rsid w:val="00792ECF"/>
    <w:rsid w:val="007932B3"/>
    <w:rsid w:val="00795719"/>
    <w:rsid w:val="00795A06"/>
    <w:rsid w:val="00796281"/>
    <w:rsid w:val="007963F5"/>
    <w:rsid w:val="00796BB7"/>
    <w:rsid w:val="00796C7B"/>
    <w:rsid w:val="00796F24"/>
    <w:rsid w:val="00796F8B"/>
    <w:rsid w:val="007970E6"/>
    <w:rsid w:val="00797741"/>
    <w:rsid w:val="007A00F3"/>
    <w:rsid w:val="007A04C5"/>
    <w:rsid w:val="007A0F49"/>
    <w:rsid w:val="007A114F"/>
    <w:rsid w:val="007A1A4E"/>
    <w:rsid w:val="007A1D40"/>
    <w:rsid w:val="007A31A6"/>
    <w:rsid w:val="007A3987"/>
    <w:rsid w:val="007A4150"/>
    <w:rsid w:val="007A4CB4"/>
    <w:rsid w:val="007A4DDF"/>
    <w:rsid w:val="007A559E"/>
    <w:rsid w:val="007A5CED"/>
    <w:rsid w:val="007A6030"/>
    <w:rsid w:val="007A6750"/>
    <w:rsid w:val="007A6A71"/>
    <w:rsid w:val="007A70AB"/>
    <w:rsid w:val="007A738D"/>
    <w:rsid w:val="007A7FB8"/>
    <w:rsid w:val="007B22F3"/>
    <w:rsid w:val="007B29EC"/>
    <w:rsid w:val="007B3494"/>
    <w:rsid w:val="007B34C9"/>
    <w:rsid w:val="007B45F1"/>
    <w:rsid w:val="007B4909"/>
    <w:rsid w:val="007B4AFC"/>
    <w:rsid w:val="007B4C95"/>
    <w:rsid w:val="007B54DD"/>
    <w:rsid w:val="007B5FC5"/>
    <w:rsid w:val="007B6992"/>
    <w:rsid w:val="007B6C28"/>
    <w:rsid w:val="007B6D5B"/>
    <w:rsid w:val="007B749A"/>
    <w:rsid w:val="007B7829"/>
    <w:rsid w:val="007B79B0"/>
    <w:rsid w:val="007B7FB7"/>
    <w:rsid w:val="007C0143"/>
    <w:rsid w:val="007C0193"/>
    <w:rsid w:val="007C09F9"/>
    <w:rsid w:val="007C1641"/>
    <w:rsid w:val="007C17D7"/>
    <w:rsid w:val="007C1DFC"/>
    <w:rsid w:val="007C2233"/>
    <w:rsid w:val="007C26AE"/>
    <w:rsid w:val="007C32B0"/>
    <w:rsid w:val="007C3DEA"/>
    <w:rsid w:val="007C48AA"/>
    <w:rsid w:val="007C516E"/>
    <w:rsid w:val="007C5432"/>
    <w:rsid w:val="007C587D"/>
    <w:rsid w:val="007C5DB8"/>
    <w:rsid w:val="007C6A62"/>
    <w:rsid w:val="007C6F32"/>
    <w:rsid w:val="007C7864"/>
    <w:rsid w:val="007C7975"/>
    <w:rsid w:val="007C7DF1"/>
    <w:rsid w:val="007D069D"/>
    <w:rsid w:val="007D07E7"/>
    <w:rsid w:val="007D1DC3"/>
    <w:rsid w:val="007D2545"/>
    <w:rsid w:val="007D2D59"/>
    <w:rsid w:val="007D2D7C"/>
    <w:rsid w:val="007D3D1F"/>
    <w:rsid w:val="007D3E6C"/>
    <w:rsid w:val="007D4759"/>
    <w:rsid w:val="007D4ECC"/>
    <w:rsid w:val="007D51DA"/>
    <w:rsid w:val="007D582B"/>
    <w:rsid w:val="007D6BE3"/>
    <w:rsid w:val="007D7FCB"/>
    <w:rsid w:val="007E01B0"/>
    <w:rsid w:val="007E01CE"/>
    <w:rsid w:val="007E09F0"/>
    <w:rsid w:val="007E0C2A"/>
    <w:rsid w:val="007E2567"/>
    <w:rsid w:val="007E2B9B"/>
    <w:rsid w:val="007E2F08"/>
    <w:rsid w:val="007E35B5"/>
    <w:rsid w:val="007E383C"/>
    <w:rsid w:val="007E40FA"/>
    <w:rsid w:val="007E4405"/>
    <w:rsid w:val="007E4417"/>
    <w:rsid w:val="007E4BC5"/>
    <w:rsid w:val="007E5A26"/>
    <w:rsid w:val="007E6FC6"/>
    <w:rsid w:val="007E7936"/>
    <w:rsid w:val="007F0C11"/>
    <w:rsid w:val="007F118D"/>
    <w:rsid w:val="007F1406"/>
    <w:rsid w:val="007F14A2"/>
    <w:rsid w:val="007F2594"/>
    <w:rsid w:val="007F3330"/>
    <w:rsid w:val="007F3D2E"/>
    <w:rsid w:val="007F3FD3"/>
    <w:rsid w:val="007F405F"/>
    <w:rsid w:val="007F4ACF"/>
    <w:rsid w:val="007F55A9"/>
    <w:rsid w:val="007F6409"/>
    <w:rsid w:val="007F645F"/>
    <w:rsid w:val="007F6DCA"/>
    <w:rsid w:val="007F7B5F"/>
    <w:rsid w:val="007F7DB5"/>
    <w:rsid w:val="007F7FE5"/>
    <w:rsid w:val="00800086"/>
    <w:rsid w:val="008006F7"/>
    <w:rsid w:val="00801D8C"/>
    <w:rsid w:val="00801F10"/>
    <w:rsid w:val="00802BAD"/>
    <w:rsid w:val="00802C38"/>
    <w:rsid w:val="008033D4"/>
    <w:rsid w:val="0080349C"/>
    <w:rsid w:val="008039D0"/>
    <w:rsid w:val="00803C9A"/>
    <w:rsid w:val="00803ED5"/>
    <w:rsid w:val="0080410D"/>
    <w:rsid w:val="00804429"/>
    <w:rsid w:val="00804A42"/>
    <w:rsid w:val="00805213"/>
    <w:rsid w:val="00805857"/>
    <w:rsid w:val="00805CE9"/>
    <w:rsid w:val="00805FFA"/>
    <w:rsid w:val="00806532"/>
    <w:rsid w:val="008069FD"/>
    <w:rsid w:val="0080738A"/>
    <w:rsid w:val="00807792"/>
    <w:rsid w:val="0080791A"/>
    <w:rsid w:val="00810454"/>
    <w:rsid w:val="00810B23"/>
    <w:rsid w:val="00810BB1"/>
    <w:rsid w:val="00810D48"/>
    <w:rsid w:val="00810E27"/>
    <w:rsid w:val="00810F9F"/>
    <w:rsid w:val="00811A0D"/>
    <w:rsid w:val="00812198"/>
    <w:rsid w:val="00812268"/>
    <w:rsid w:val="00812B95"/>
    <w:rsid w:val="008139DB"/>
    <w:rsid w:val="00813C18"/>
    <w:rsid w:val="00814229"/>
    <w:rsid w:val="0081444A"/>
    <w:rsid w:val="008146CE"/>
    <w:rsid w:val="008149E4"/>
    <w:rsid w:val="00814BE1"/>
    <w:rsid w:val="00814FEE"/>
    <w:rsid w:val="00815685"/>
    <w:rsid w:val="00815A07"/>
    <w:rsid w:val="00815F49"/>
    <w:rsid w:val="008161F2"/>
    <w:rsid w:val="008162A4"/>
    <w:rsid w:val="008164DC"/>
    <w:rsid w:val="00816E7B"/>
    <w:rsid w:val="008203E7"/>
    <w:rsid w:val="00820880"/>
    <w:rsid w:val="00820D63"/>
    <w:rsid w:val="008211ED"/>
    <w:rsid w:val="00821CFA"/>
    <w:rsid w:val="008231C6"/>
    <w:rsid w:val="00823310"/>
    <w:rsid w:val="00823AC2"/>
    <w:rsid w:val="00825009"/>
    <w:rsid w:val="00825CFC"/>
    <w:rsid w:val="00826FA0"/>
    <w:rsid w:val="0082796C"/>
    <w:rsid w:val="00827D4D"/>
    <w:rsid w:val="008304C8"/>
    <w:rsid w:val="00830A93"/>
    <w:rsid w:val="00830C75"/>
    <w:rsid w:val="00830DD4"/>
    <w:rsid w:val="00831115"/>
    <w:rsid w:val="00831342"/>
    <w:rsid w:val="00831691"/>
    <w:rsid w:val="00831A3F"/>
    <w:rsid w:val="00832784"/>
    <w:rsid w:val="0083279C"/>
    <w:rsid w:val="0083330B"/>
    <w:rsid w:val="00833D24"/>
    <w:rsid w:val="00833D8E"/>
    <w:rsid w:val="00834EF9"/>
    <w:rsid w:val="00835330"/>
    <w:rsid w:val="00835853"/>
    <w:rsid w:val="00835E0C"/>
    <w:rsid w:val="008360D4"/>
    <w:rsid w:val="00836E7F"/>
    <w:rsid w:val="00840177"/>
    <w:rsid w:val="00840452"/>
    <w:rsid w:val="00840FE4"/>
    <w:rsid w:val="008419A8"/>
    <w:rsid w:val="00842587"/>
    <w:rsid w:val="00843194"/>
    <w:rsid w:val="0084453A"/>
    <w:rsid w:val="008461DF"/>
    <w:rsid w:val="00846843"/>
    <w:rsid w:val="00846C33"/>
    <w:rsid w:val="00846E71"/>
    <w:rsid w:val="00847003"/>
    <w:rsid w:val="00847F40"/>
    <w:rsid w:val="00850735"/>
    <w:rsid w:val="008512BD"/>
    <w:rsid w:val="008514A1"/>
    <w:rsid w:val="008516E4"/>
    <w:rsid w:val="0085252B"/>
    <w:rsid w:val="00852BEF"/>
    <w:rsid w:val="00853394"/>
    <w:rsid w:val="0085391E"/>
    <w:rsid w:val="0085495A"/>
    <w:rsid w:val="00854EAE"/>
    <w:rsid w:val="008551E8"/>
    <w:rsid w:val="00855364"/>
    <w:rsid w:val="0085541F"/>
    <w:rsid w:val="008558DC"/>
    <w:rsid w:val="008564BD"/>
    <w:rsid w:val="00856E44"/>
    <w:rsid w:val="00857043"/>
    <w:rsid w:val="00857568"/>
    <w:rsid w:val="00857752"/>
    <w:rsid w:val="0085795B"/>
    <w:rsid w:val="008602B3"/>
    <w:rsid w:val="008604A4"/>
    <w:rsid w:val="00860513"/>
    <w:rsid w:val="008605C4"/>
    <w:rsid w:val="008605DC"/>
    <w:rsid w:val="00860D3C"/>
    <w:rsid w:val="0086303A"/>
    <w:rsid w:val="00863819"/>
    <w:rsid w:val="0086384E"/>
    <w:rsid w:val="008642EF"/>
    <w:rsid w:val="00864508"/>
    <w:rsid w:val="0086488B"/>
    <w:rsid w:val="00864E48"/>
    <w:rsid w:val="00864ECC"/>
    <w:rsid w:val="00865725"/>
    <w:rsid w:val="00865EE8"/>
    <w:rsid w:val="00866016"/>
    <w:rsid w:val="008663A1"/>
    <w:rsid w:val="00866900"/>
    <w:rsid w:val="00870669"/>
    <w:rsid w:val="008706F2"/>
    <w:rsid w:val="00871B28"/>
    <w:rsid w:val="00871FAB"/>
    <w:rsid w:val="00872ED5"/>
    <w:rsid w:val="00874D59"/>
    <w:rsid w:val="00874E66"/>
    <w:rsid w:val="008752A9"/>
    <w:rsid w:val="00875629"/>
    <w:rsid w:val="00875CF2"/>
    <w:rsid w:val="00876140"/>
    <w:rsid w:val="00876BBB"/>
    <w:rsid w:val="00876D92"/>
    <w:rsid w:val="00876DEB"/>
    <w:rsid w:val="0087747C"/>
    <w:rsid w:val="008805F4"/>
    <w:rsid w:val="00881313"/>
    <w:rsid w:val="0088150B"/>
    <w:rsid w:val="008815F0"/>
    <w:rsid w:val="00881E44"/>
    <w:rsid w:val="0088219A"/>
    <w:rsid w:val="008829B6"/>
    <w:rsid w:val="00882EC2"/>
    <w:rsid w:val="0088384F"/>
    <w:rsid w:val="00884C8D"/>
    <w:rsid w:val="00884D3C"/>
    <w:rsid w:val="00885B7C"/>
    <w:rsid w:val="00885C4F"/>
    <w:rsid w:val="00885E9C"/>
    <w:rsid w:val="00886848"/>
    <w:rsid w:val="00886A7B"/>
    <w:rsid w:val="008877E5"/>
    <w:rsid w:val="00887FDB"/>
    <w:rsid w:val="00890033"/>
    <w:rsid w:val="008908A9"/>
    <w:rsid w:val="00890CEF"/>
    <w:rsid w:val="0089114B"/>
    <w:rsid w:val="008911D3"/>
    <w:rsid w:val="0089179D"/>
    <w:rsid w:val="00891E09"/>
    <w:rsid w:val="00891F3E"/>
    <w:rsid w:val="008924B1"/>
    <w:rsid w:val="0089320C"/>
    <w:rsid w:val="00893AA6"/>
    <w:rsid w:val="00893AEB"/>
    <w:rsid w:val="00893B3A"/>
    <w:rsid w:val="00894B90"/>
    <w:rsid w:val="0089558D"/>
    <w:rsid w:val="0089700C"/>
    <w:rsid w:val="008970C6"/>
    <w:rsid w:val="008A1E31"/>
    <w:rsid w:val="008A2088"/>
    <w:rsid w:val="008A2145"/>
    <w:rsid w:val="008A2158"/>
    <w:rsid w:val="008A2548"/>
    <w:rsid w:val="008A2ECE"/>
    <w:rsid w:val="008A3135"/>
    <w:rsid w:val="008A3988"/>
    <w:rsid w:val="008A3A69"/>
    <w:rsid w:val="008A4369"/>
    <w:rsid w:val="008A4BDF"/>
    <w:rsid w:val="008A523F"/>
    <w:rsid w:val="008A594C"/>
    <w:rsid w:val="008A5B92"/>
    <w:rsid w:val="008A6475"/>
    <w:rsid w:val="008A67B8"/>
    <w:rsid w:val="008A6918"/>
    <w:rsid w:val="008A6CF5"/>
    <w:rsid w:val="008A6E65"/>
    <w:rsid w:val="008A6FF9"/>
    <w:rsid w:val="008A7243"/>
    <w:rsid w:val="008A76A5"/>
    <w:rsid w:val="008A7EB5"/>
    <w:rsid w:val="008A7F69"/>
    <w:rsid w:val="008B005C"/>
    <w:rsid w:val="008B0332"/>
    <w:rsid w:val="008B0C5E"/>
    <w:rsid w:val="008B1112"/>
    <w:rsid w:val="008B1798"/>
    <w:rsid w:val="008B18FF"/>
    <w:rsid w:val="008B1C26"/>
    <w:rsid w:val="008B22D6"/>
    <w:rsid w:val="008B22E3"/>
    <w:rsid w:val="008B2909"/>
    <w:rsid w:val="008B2A39"/>
    <w:rsid w:val="008B3371"/>
    <w:rsid w:val="008B3654"/>
    <w:rsid w:val="008B3940"/>
    <w:rsid w:val="008B3AB7"/>
    <w:rsid w:val="008B3E6E"/>
    <w:rsid w:val="008B3EC0"/>
    <w:rsid w:val="008B5841"/>
    <w:rsid w:val="008B5B15"/>
    <w:rsid w:val="008B66D7"/>
    <w:rsid w:val="008B6A69"/>
    <w:rsid w:val="008B6B51"/>
    <w:rsid w:val="008B6B8B"/>
    <w:rsid w:val="008B728D"/>
    <w:rsid w:val="008B7BE5"/>
    <w:rsid w:val="008B7D74"/>
    <w:rsid w:val="008C0963"/>
    <w:rsid w:val="008C0966"/>
    <w:rsid w:val="008C096A"/>
    <w:rsid w:val="008C1C44"/>
    <w:rsid w:val="008C29B2"/>
    <w:rsid w:val="008C2E8F"/>
    <w:rsid w:val="008C2E9A"/>
    <w:rsid w:val="008C309A"/>
    <w:rsid w:val="008C4B1E"/>
    <w:rsid w:val="008C4E15"/>
    <w:rsid w:val="008C5B66"/>
    <w:rsid w:val="008C69FC"/>
    <w:rsid w:val="008C763C"/>
    <w:rsid w:val="008C772E"/>
    <w:rsid w:val="008C773F"/>
    <w:rsid w:val="008C7F8A"/>
    <w:rsid w:val="008C7FDA"/>
    <w:rsid w:val="008D1883"/>
    <w:rsid w:val="008D19C1"/>
    <w:rsid w:val="008D1D0D"/>
    <w:rsid w:val="008D1E54"/>
    <w:rsid w:val="008D213A"/>
    <w:rsid w:val="008D2154"/>
    <w:rsid w:val="008D2211"/>
    <w:rsid w:val="008D25A6"/>
    <w:rsid w:val="008D33E3"/>
    <w:rsid w:val="008D3BCD"/>
    <w:rsid w:val="008D40F0"/>
    <w:rsid w:val="008D4CA7"/>
    <w:rsid w:val="008D5A1D"/>
    <w:rsid w:val="008D5A90"/>
    <w:rsid w:val="008D61D3"/>
    <w:rsid w:val="008D654D"/>
    <w:rsid w:val="008D6D00"/>
    <w:rsid w:val="008D766C"/>
    <w:rsid w:val="008D7EB7"/>
    <w:rsid w:val="008E00CD"/>
    <w:rsid w:val="008E0332"/>
    <w:rsid w:val="008E0368"/>
    <w:rsid w:val="008E03A1"/>
    <w:rsid w:val="008E13FB"/>
    <w:rsid w:val="008E19CB"/>
    <w:rsid w:val="008E2CDC"/>
    <w:rsid w:val="008E2FBF"/>
    <w:rsid w:val="008E5116"/>
    <w:rsid w:val="008E59F9"/>
    <w:rsid w:val="008E5D62"/>
    <w:rsid w:val="008E5EBF"/>
    <w:rsid w:val="008E6172"/>
    <w:rsid w:val="008E6370"/>
    <w:rsid w:val="008E6921"/>
    <w:rsid w:val="008E7074"/>
    <w:rsid w:val="008E70B6"/>
    <w:rsid w:val="008E7129"/>
    <w:rsid w:val="008E7286"/>
    <w:rsid w:val="008E7874"/>
    <w:rsid w:val="008E7C3F"/>
    <w:rsid w:val="008F05AC"/>
    <w:rsid w:val="008F1C1B"/>
    <w:rsid w:val="008F2373"/>
    <w:rsid w:val="008F2850"/>
    <w:rsid w:val="008F3AB2"/>
    <w:rsid w:val="008F434D"/>
    <w:rsid w:val="008F45E9"/>
    <w:rsid w:val="008F48F7"/>
    <w:rsid w:val="008F56F3"/>
    <w:rsid w:val="008F619D"/>
    <w:rsid w:val="008F6377"/>
    <w:rsid w:val="008F676C"/>
    <w:rsid w:val="008F7899"/>
    <w:rsid w:val="008F7B24"/>
    <w:rsid w:val="008F7D7B"/>
    <w:rsid w:val="008F7EC4"/>
    <w:rsid w:val="00900054"/>
    <w:rsid w:val="00900AB5"/>
    <w:rsid w:val="00902126"/>
    <w:rsid w:val="009024CD"/>
    <w:rsid w:val="00903450"/>
    <w:rsid w:val="00903900"/>
    <w:rsid w:val="00903C77"/>
    <w:rsid w:val="00903E88"/>
    <w:rsid w:val="00905248"/>
    <w:rsid w:val="00905F57"/>
    <w:rsid w:val="009062F2"/>
    <w:rsid w:val="00906408"/>
    <w:rsid w:val="00906A9E"/>
    <w:rsid w:val="00906BD3"/>
    <w:rsid w:val="00907777"/>
    <w:rsid w:val="00910139"/>
    <w:rsid w:val="00910D35"/>
    <w:rsid w:val="0091126C"/>
    <w:rsid w:val="00911F29"/>
    <w:rsid w:val="00912394"/>
    <w:rsid w:val="00912590"/>
    <w:rsid w:val="00912D59"/>
    <w:rsid w:val="009135FB"/>
    <w:rsid w:val="00913E9F"/>
    <w:rsid w:val="009143F5"/>
    <w:rsid w:val="00914E8B"/>
    <w:rsid w:val="0091509F"/>
    <w:rsid w:val="009157D9"/>
    <w:rsid w:val="00915CC6"/>
    <w:rsid w:val="00916817"/>
    <w:rsid w:val="0091682A"/>
    <w:rsid w:val="00916D53"/>
    <w:rsid w:val="0091744C"/>
    <w:rsid w:val="00917D43"/>
    <w:rsid w:val="00921744"/>
    <w:rsid w:val="0092177F"/>
    <w:rsid w:val="00921D2E"/>
    <w:rsid w:val="0092243E"/>
    <w:rsid w:val="00922479"/>
    <w:rsid w:val="00922FC6"/>
    <w:rsid w:val="00923890"/>
    <w:rsid w:val="00923A36"/>
    <w:rsid w:val="00923F93"/>
    <w:rsid w:val="00924069"/>
    <w:rsid w:val="009240B9"/>
    <w:rsid w:val="009240C6"/>
    <w:rsid w:val="009240DA"/>
    <w:rsid w:val="00924335"/>
    <w:rsid w:val="0092445A"/>
    <w:rsid w:val="009244DD"/>
    <w:rsid w:val="009247AD"/>
    <w:rsid w:val="00924D4C"/>
    <w:rsid w:val="00924F29"/>
    <w:rsid w:val="00926124"/>
    <w:rsid w:val="00926290"/>
    <w:rsid w:val="009267D2"/>
    <w:rsid w:val="00927B12"/>
    <w:rsid w:val="00927BF7"/>
    <w:rsid w:val="009304F3"/>
    <w:rsid w:val="00931348"/>
    <w:rsid w:val="00931F8F"/>
    <w:rsid w:val="00933577"/>
    <w:rsid w:val="00934315"/>
    <w:rsid w:val="0093538A"/>
    <w:rsid w:val="009355F3"/>
    <w:rsid w:val="0093709C"/>
    <w:rsid w:val="00937177"/>
    <w:rsid w:val="009373A3"/>
    <w:rsid w:val="009373FB"/>
    <w:rsid w:val="009379E4"/>
    <w:rsid w:val="00937C9F"/>
    <w:rsid w:val="00940773"/>
    <w:rsid w:val="00940BF2"/>
    <w:rsid w:val="00940D57"/>
    <w:rsid w:val="00941924"/>
    <w:rsid w:val="00941A49"/>
    <w:rsid w:val="00941D78"/>
    <w:rsid w:val="009423A8"/>
    <w:rsid w:val="00943307"/>
    <w:rsid w:val="0094413C"/>
    <w:rsid w:val="0094505C"/>
    <w:rsid w:val="00945E28"/>
    <w:rsid w:val="00945F08"/>
    <w:rsid w:val="0094638F"/>
    <w:rsid w:val="009464DC"/>
    <w:rsid w:val="00946680"/>
    <w:rsid w:val="00946714"/>
    <w:rsid w:val="00946719"/>
    <w:rsid w:val="00947588"/>
    <w:rsid w:val="0094781A"/>
    <w:rsid w:val="00947E11"/>
    <w:rsid w:val="00950118"/>
    <w:rsid w:val="00950525"/>
    <w:rsid w:val="00950D7D"/>
    <w:rsid w:val="009513BE"/>
    <w:rsid w:val="00951C76"/>
    <w:rsid w:val="009527C3"/>
    <w:rsid w:val="00952F0E"/>
    <w:rsid w:val="0095301B"/>
    <w:rsid w:val="009530F9"/>
    <w:rsid w:val="009538C3"/>
    <w:rsid w:val="00953A26"/>
    <w:rsid w:val="0095411B"/>
    <w:rsid w:val="00954B8D"/>
    <w:rsid w:val="00954E4E"/>
    <w:rsid w:val="00954FBD"/>
    <w:rsid w:val="009551E8"/>
    <w:rsid w:val="00955967"/>
    <w:rsid w:val="00955A88"/>
    <w:rsid w:val="00955D95"/>
    <w:rsid w:val="00957176"/>
    <w:rsid w:val="00957480"/>
    <w:rsid w:val="0095765C"/>
    <w:rsid w:val="009579C0"/>
    <w:rsid w:val="00957D70"/>
    <w:rsid w:val="00960031"/>
    <w:rsid w:val="009603AC"/>
    <w:rsid w:val="00960B97"/>
    <w:rsid w:val="00960E56"/>
    <w:rsid w:val="009617BD"/>
    <w:rsid w:val="00961F2C"/>
    <w:rsid w:val="009629B9"/>
    <w:rsid w:val="00963405"/>
    <w:rsid w:val="00963454"/>
    <w:rsid w:val="00964ACB"/>
    <w:rsid w:val="00964B42"/>
    <w:rsid w:val="00965259"/>
    <w:rsid w:val="00965AA8"/>
    <w:rsid w:val="00965D49"/>
    <w:rsid w:val="00965D90"/>
    <w:rsid w:val="00966A0F"/>
    <w:rsid w:val="0097130D"/>
    <w:rsid w:val="00971E61"/>
    <w:rsid w:val="00971F29"/>
    <w:rsid w:val="00972292"/>
    <w:rsid w:val="00972EEF"/>
    <w:rsid w:val="009737BD"/>
    <w:rsid w:val="00973ACA"/>
    <w:rsid w:val="00973E9B"/>
    <w:rsid w:val="00973F88"/>
    <w:rsid w:val="00974073"/>
    <w:rsid w:val="009749C3"/>
    <w:rsid w:val="00974F0C"/>
    <w:rsid w:val="009762BB"/>
    <w:rsid w:val="0097743E"/>
    <w:rsid w:val="009802D0"/>
    <w:rsid w:val="009809DC"/>
    <w:rsid w:val="00981B27"/>
    <w:rsid w:val="00981F0C"/>
    <w:rsid w:val="009820A1"/>
    <w:rsid w:val="009820EB"/>
    <w:rsid w:val="00983328"/>
    <w:rsid w:val="0098497B"/>
    <w:rsid w:val="00984E81"/>
    <w:rsid w:val="0098558B"/>
    <w:rsid w:val="00985899"/>
    <w:rsid w:val="009865A2"/>
    <w:rsid w:val="009866DC"/>
    <w:rsid w:val="00986F36"/>
    <w:rsid w:val="009870B8"/>
    <w:rsid w:val="00987137"/>
    <w:rsid w:val="0098776D"/>
    <w:rsid w:val="00987C13"/>
    <w:rsid w:val="00990737"/>
    <w:rsid w:val="00990E12"/>
    <w:rsid w:val="00991663"/>
    <w:rsid w:val="009917B7"/>
    <w:rsid w:val="009917EB"/>
    <w:rsid w:val="009917F4"/>
    <w:rsid w:val="0099192A"/>
    <w:rsid w:val="00991B06"/>
    <w:rsid w:val="00992294"/>
    <w:rsid w:val="009923AF"/>
    <w:rsid w:val="00992C4D"/>
    <w:rsid w:val="00993249"/>
    <w:rsid w:val="00994B2D"/>
    <w:rsid w:val="00994F6A"/>
    <w:rsid w:val="0099518C"/>
    <w:rsid w:val="009959CB"/>
    <w:rsid w:val="009963FA"/>
    <w:rsid w:val="00996932"/>
    <w:rsid w:val="00996C89"/>
    <w:rsid w:val="0099705D"/>
    <w:rsid w:val="00997328"/>
    <w:rsid w:val="009A1256"/>
    <w:rsid w:val="009A17DD"/>
    <w:rsid w:val="009A180D"/>
    <w:rsid w:val="009A19F2"/>
    <w:rsid w:val="009A1ADD"/>
    <w:rsid w:val="009A22FF"/>
    <w:rsid w:val="009A28F6"/>
    <w:rsid w:val="009A2966"/>
    <w:rsid w:val="009A3389"/>
    <w:rsid w:val="009A339B"/>
    <w:rsid w:val="009A3C8E"/>
    <w:rsid w:val="009A4486"/>
    <w:rsid w:val="009A5145"/>
    <w:rsid w:val="009A5E61"/>
    <w:rsid w:val="009A5E9C"/>
    <w:rsid w:val="009A5ECD"/>
    <w:rsid w:val="009A60D8"/>
    <w:rsid w:val="009A6868"/>
    <w:rsid w:val="009A78A3"/>
    <w:rsid w:val="009B028E"/>
    <w:rsid w:val="009B067F"/>
    <w:rsid w:val="009B14C8"/>
    <w:rsid w:val="009B20DA"/>
    <w:rsid w:val="009B2EEE"/>
    <w:rsid w:val="009B3A6D"/>
    <w:rsid w:val="009B3E3C"/>
    <w:rsid w:val="009B43CD"/>
    <w:rsid w:val="009B4422"/>
    <w:rsid w:val="009B4B54"/>
    <w:rsid w:val="009B4EF9"/>
    <w:rsid w:val="009B53B1"/>
    <w:rsid w:val="009B5CEE"/>
    <w:rsid w:val="009B62AF"/>
    <w:rsid w:val="009B720C"/>
    <w:rsid w:val="009B72DA"/>
    <w:rsid w:val="009B7EE3"/>
    <w:rsid w:val="009C0C0F"/>
    <w:rsid w:val="009C1097"/>
    <w:rsid w:val="009C2674"/>
    <w:rsid w:val="009C2B57"/>
    <w:rsid w:val="009C2E45"/>
    <w:rsid w:val="009C4377"/>
    <w:rsid w:val="009C4999"/>
    <w:rsid w:val="009C4CBB"/>
    <w:rsid w:val="009C510C"/>
    <w:rsid w:val="009C5161"/>
    <w:rsid w:val="009C547A"/>
    <w:rsid w:val="009C5AC8"/>
    <w:rsid w:val="009C615C"/>
    <w:rsid w:val="009C6559"/>
    <w:rsid w:val="009C6810"/>
    <w:rsid w:val="009C6AB8"/>
    <w:rsid w:val="009D1B63"/>
    <w:rsid w:val="009D1B70"/>
    <w:rsid w:val="009D2127"/>
    <w:rsid w:val="009D2482"/>
    <w:rsid w:val="009D37F8"/>
    <w:rsid w:val="009D3964"/>
    <w:rsid w:val="009D3EB1"/>
    <w:rsid w:val="009D489F"/>
    <w:rsid w:val="009D53E6"/>
    <w:rsid w:val="009D58BA"/>
    <w:rsid w:val="009D5943"/>
    <w:rsid w:val="009D5D54"/>
    <w:rsid w:val="009D60BB"/>
    <w:rsid w:val="009D63D8"/>
    <w:rsid w:val="009D680A"/>
    <w:rsid w:val="009D7C43"/>
    <w:rsid w:val="009D7EB9"/>
    <w:rsid w:val="009E00C9"/>
    <w:rsid w:val="009E0CD6"/>
    <w:rsid w:val="009E128D"/>
    <w:rsid w:val="009E1503"/>
    <w:rsid w:val="009E1CBD"/>
    <w:rsid w:val="009E2471"/>
    <w:rsid w:val="009E368D"/>
    <w:rsid w:val="009E3957"/>
    <w:rsid w:val="009E3BB2"/>
    <w:rsid w:val="009E4DB2"/>
    <w:rsid w:val="009E4FF6"/>
    <w:rsid w:val="009E5E63"/>
    <w:rsid w:val="009E7D43"/>
    <w:rsid w:val="009F04CB"/>
    <w:rsid w:val="009F1686"/>
    <w:rsid w:val="009F2859"/>
    <w:rsid w:val="009F2B1C"/>
    <w:rsid w:val="009F303C"/>
    <w:rsid w:val="009F387B"/>
    <w:rsid w:val="009F398F"/>
    <w:rsid w:val="009F3BA6"/>
    <w:rsid w:val="009F4C9C"/>
    <w:rsid w:val="009F4CFF"/>
    <w:rsid w:val="009F557B"/>
    <w:rsid w:val="009F557C"/>
    <w:rsid w:val="009F5824"/>
    <w:rsid w:val="009F5D97"/>
    <w:rsid w:val="009F68D8"/>
    <w:rsid w:val="009F6A09"/>
    <w:rsid w:val="009F6D08"/>
    <w:rsid w:val="009F752E"/>
    <w:rsid w:val="00A00A84"/>
    <w:rsid w:val="00A00CD7"/>
    <w:rsid w:val="00A0109D"/>
    <w:rsid w:val="00A012C5"/>
    <w:rsid w:val="00A0159D"/>
    <w:rsid w:val="00A01B17"/>
    <w:rsid w:val="00A01FC8"/>
    <w:rsid w:val="00A021D0"/>
    <w:rsid w:val="00A025AB"/>
    <w:rsid w:val="00A03263"/>
    <w:rsid w:val="00A0478B"/>
    <w:rsid w:val="00A047F4"/>
    <w:rsid w:val="00A04D76"/>
    <w:rsid w:val="00A05007"/>
    <w:rsid w:val="00A0556F"/>
    <w:rsid w:val="00A05BE2"/>
    <w:rsid w:val="00A066A9"/>
    <w:rsid w:val="00A068DD"/>
    <w:rsid w:val="00A1030A"/>
    <w:rsid w:val="00A10ED6"/>
    <w:rsid w:val="00A12142"/>
    <w:rsid w:val="00A12892"/>
    <w:rsid w:val="00A129E1"/>
    <w:rsid w:val="00A135CB"/>
    <w:rsid w:val="00A13C92"/>
    <w:rsid w:val="00A147DA"/>
    <w:rsid w:val="00A14909"/>
    <w:rsid w:val="00A14BB9"/>
    <w:rsid w:val="00A1502D"/>
    <w:rsid w:val="00A1586D"/>
    <w:rsid w:val="00A15987"/>
    <w:rsid w:val="00A15BD1"/>
    <w:rsid w:val="00A15F29"/>
    <w:rsid w:val="00A1664F"/>
    <w:rsid w:val="00A16D30"/>
    <w:rsid w:val="00A17091"/>
    <w:rsid w:val="00A1741B"/>
    <w:rsid w:val="00A2095A"/>
    <w:rsid w:val="00A20D53"/>
    <w:rsid w:val="00A20E6D"/>
    <w:rsid w:val="00A21BC3"/>
    <w:rsid w:val="00A22C00"/>
    <w:rsid w:val="00A2305E"/>
    <w:rsid w:val="00A231D2"/>
    <w:rsid w:val="00A23385"/>
    <w:rsid w:val="00A2348C"/>
    <w:rsid w:val="00A236C6"/>
    <w:rsid w:val="00A23A9F"/>
    <w:rsid w:val="00A23D05"/>
    <w:rsid w:val="00A249AD"/>
    <w:rsid w:val="00A258F2"/>
    <w:rsid w:val="00A25C39"/>
    <w:rsid w:val="00A27091"/>
    <w:rsid w:val="00A2719C"/>
    <w:rsid w:val="00A275A7"/>
    <w:rsid w:val="00A27BC9"/>
    <w:rsid w:val="00A27E41"/>
    <w:rsid w:val="00A30C39"/>
    <w:rsid w:val="00A30F0D"/>
    <w:rsid w:val="00A31797"/>
    <w:rsid w:val="00A31A86"/>
    <w:rsid w:val="00A31C26"/>
    <w:rsid w:val="00A3237D"/>
    <w:rsid w:val="00A345C0"/>
    <w:rsid w:val="00A34CB5"/>
    <w:rsid w:val="00A34F59"/>
    <w:rsid w:val="00A35412"/>
    <w:rsid w:val="00A35549"/>
    <w:rsid w:val="00A35976"/>
    <w:rsid w:val="00A35EB8"/>
    <w:rsid w:val="00A3622E"/>
    <w:rsid w:val="00A3641E"/>
    <w:rsid w:val="00A36739"/>
    <w:rsid w:val="00A3689B"/>
    <w:rsid w:val="00A37F2D"/>
    <w:rsid w:val="00A41AE6"/>
    <w:rsid w:val="00A41B53"/>
    <w:rsid w:val="00A41BAA"/>
    <w:rsid w:val="00A44F52"/>
    <w:rsid w:val="00A4575E"/>
    <w:rsid w:val="00A457C9"/>
    <w:rsid w:val="00A46686"/>
    <w:rsid w:val="00A4721A"/>
    <w:rsid w:val="00A47258"/>
    <w:rsid w:val="00A5063D"/>
    <w:rsid w:val="00A512A5"/>
    <w:rsid w:val="00A51794"/>
    <w:rsid w:val="00A519D1"/>
    <w:rsid w:val="00A526C1"/>
    <w:rsid w:val="00A52F67"/>
    <w:rsid w:val="00A53C35"/>
    <w:rsid w:val="00A54243"/>
    <w:rsid w:val="00A548CA"/>
    <w:rsid w:val="00A54BAD"/>
    <w:rsid w:val="00A54EAC"/>
    <w:rsid w:val="00A54EFC"/>
    <w:rsid w:val="00A55B3F"/>
    <w:rsid w:val="00A56180"/>
    <w:rsid w:val="00A56932"/>
    <w:rsid w:val="00A571F2"/>
    <w:rsid w:val="00A57ACC"/>
    <w:rsid w:val="00A601AD"/>
    <w:rsid w:val="00A6067B"/>
    <w:rsid w:val="00A609A6"/>
    <w:rsid w:val="00A60C26"/>
    <w:rsid w:val="00A61201"/>
    <w:rsid w:val="00A61E03"/>
    <w:rsid w:val="00A61F9A"/>
    <w:rsid w:val="00A62011"/>
    <w:rsid w:val="00A62598"/>
    <w:rsid w:val="00A62A05"/>
    <w:rsid w:val="00A6331E"/>
    <w:rsid w:val="00A63C48"/>
    <w:rsid w:val="00A63D69"/>
    <w:rsid w:val="00A654CA"/>
    <w:rsid w:val="00A65B34"/>
    <w:rsid w:val="00A65FD9"/>
    <w:rsid w:val="00A66A05"/>
    <w:rsid w:val="00A673B5"/>
    <w:rsid w:val="00A6785F"/>
    <w:rsid w:val="00A6793C"/>
    <w:rsid w:val="00A70020"/>
    <w:rsid w:val="00A70096"/>
    <w:rsid w:val="00A70605"/>
    <w:rsid w:val="00A70661"/>
    <w:rsid w:val="00A70739"/>
    <w:rsid w:val="00A70CED"/>
    <w:rsid w:val="00A71AB7"/>
    <w:rsid w:val="00A71E96"/>
    <w:rsid w:val="00A726B8"/>
    <w:rsid w:val="00A727E4"/>
    <w:rsid w:val="00A731E4"/>
    <w:rsid w:val="00A7321D"/>
    <w:rsid w:val="00A733CF"/>
    <w:rsid w:val="00A73D9A"/>
    <w:rsid w:val="00A747C2"/>
    <w:rsid w:val="00A74C58"/>
    <w:rsid w:val="00A750D8"/>
    <w:rsid w:val="00A76544"/>
    <w:rsid w:val="00A76784"/>
    <w:rsid w:val="00A76D55"/>
    <w:rsid w:val="00A77E82"/>
    <w:rsid w:val="00A80567"/>
    <w:rsid w:val="00A80BCB"/>
    <w:rsid w:val="00A80FF3"/>
    <w:rsid w:val="00A812E8"/>
    <w:rsid w:val="00A813E1"/>
    <w:rsid w:val="00A819EF"/>
    <w:rsid w:val="00A81E78"/>
    <w:rsid w:val="00A827DA"/>
    <w:rsid w:val="00A829FD"/>
    <w:rsid w:val="00A82B0D"/>
    <w:rsid w:val="00A82EC1"/>
    <w:rsid w:val="00A83183"/>
    <w:rsid w:val="00A831B6"/>
    <w:rsid w:val="00A83F9F"/>
    <w:rsid w:val="00A84538"/>
    <w:rsid w:val="00A84684"/>
    <w:rsid w:val="00A84B9B"/>
    <w:rsid w:val="00A854F1"/>
    <w:rsid w:val="00A85588"/>
    <w:rsid w:val="00A85D7F"/>
    <w:rsid w:val="00A86DEA"/>
    <w:rsid w:val="00A8725F"/>
    <w:rsid w:val="00A87446"/>
    <w:rsid w:val="00A87A79"/>
    <w:rsid w:val="00A87AED"/>
    <w:rsid w:val="00A9156D"/>
    <w:rsid w:val="00A91C7A"/>
    <w:rsid w:val="00A92D12"/>
    <w:rsid w:val="00A93D8E"/>
    <w:rsid w:val="00A94997"/>
    <w:rsid w:val="00A951D0"/>
    <w:rsid w:val="00A957A2"/>
    <w:rsid w:val="00A95B53"/>
    <w:rsid w:val="00A96A89"/>
    <w:rsid w:val="00A96DE3"/>
    <w:rsid w:val="00A96F36"/>
    <w:rsid w:val="00A97996"/>
    <w:rsid w:val="00AA01A6"/>
    <w:rsid w:val="00AA143A"/>
    <w:rsid w:val="00AA160B"/>
    <w:rsid w:val="00AA1803"/>
    <w:rsid w:val="00AA272D"/>
    <w:rsid w:val="00AA2968"/>
    <w:rsid w:val="00AA2DA0"/>
    <w:rsid w:val="00AA355A"/>
    <w:rsid w:val="00AA3574"/>
    <w:rsid w:val="00AA3953"/>
    <w:rsid w:val="00AA3BB1"/>
    <w:rsid w:val="00AA3F88"/>
    <w:rsid w:val="00AA4043"/>
    <w:rsid w:val="00AA4B89"/>
    <w:rsid w:val="00AA59CE"/>
    <w:rsid w:val="00AA5D9B"/>
    <w:rsid w:val="00AA6668"/>
    <w:rsid w:val="00AA7A00"/>
    <w:rsid w:val="00AB0216"/>
    <w:rsid w:val="00AB0BE7"/>
    <w:rsid w:val="00AB0E65"/>
    <w:rsid w:val="00AB2767"/>
    <w:rsid w:val="00AB2B0E"/>
    <w:rsid w:val="00AB321E"/>
    <w:rsid w:val="00AB3C25"/>
    <w:rsid w:val="00AB40CC"/>
    <w:rsid w:val="00AB418A"/>
    <w:rsid w:val="00AB5DEB"/>
    <w:rsid w:val="00AB626A"/>
    <w:rsid w:val="00AB6374"/>
    <w:rsid w:val="00AB648B"/>
    <w:rsid w:val="00AB6968"/>
    <w:rsid w:val="00AB6B91"/>
    <w:rsid w:val="00AB6CD4"/>
    <w:rsid w:val="00AB7CC1"/>
    <w:rsid w:val="00AC0B42"/>
    <w:rsid w:val="00AC0EB4"/>
    <w:rsid w:val="00AC0F82"/>
    <w:rsid w:val="00AC18B9"/>
    <w:rsid w:val="00AC1FB0"/>
    <w:rsid w:val="00AC2872"/>
    <w:rsid w:val="00AC310A"/>
    <w:rsid w:val="00AC3698"/>
    <w:rsid w:val="00AC4391"/>
    <w:rsid w:val="00AC4D6A"/>
    <w:rsid w:val="00AC58D3"/>
    <w:rsid w:val="00AC5FCD"/>
    <w:rsid w:val="00AC62E7"/>
    <w:rsid w:val="00AC68D3"/>
    <w:rsid w:val="00AC6920"/>
    <w:rsid w:val="00AC7151"/>
    <w:rsid w:val="00AC79C7"/>
    <w:rsid w:val="00AD057A"/>
    <w:rsid w:val="00AD063D"/>
    <w:rsid w:val="00AD06EC"/>
    <w:rsid w:val="00AD09A4"/>
    <w:rsid w:val="00AD0B45"/>
    <w:rsid w:val="00AD1631"/>
    <w:rsid w:val="00AD19C0"/>
    <w:rsid w:val="00AD208C"/>
    <w:rsid w:val="00AD24D0"/>
    <w:rsid w:val="00AD2AF8"/>
    <w:rsid w:val="00AD2BC1"/>
    <w:rsid w:val="00AD35C1"/>
    <w:rsid w:val="00AD409C"/>
    <w:rsid w:val="00AD54C7"/>
    <w:rsid w:val="00AD5A59"/>
    <w:rsid w:val="00AD5BED"/>
    <w:rsid w:val="00AD5F2C"/>
    <w:rsid w:val="00AD6382"/>
    <w:rsid w:val="00AD6FA7"/>
    <w:rsid w:val="00AD7656"/>
    <w:rsid w:val="00AD7878"/>
    <w:rsid w:val="00AD7A71"/>
    <w:rsid w:val="00AD7ABF"/>
    <w:rsid w:val="00AD7CBD"/>
    <w:rsid w:val="00AD7D76"/>
    <w:rsid w:val="00AD7E3B"/>
    <w:rsid w:val="00AE061A"/>
    <w:rsid w:val="00AE14B9"/>
    <w:rsid w:val="00AE1AB1"/>
    <w:rsid w:val="00AE1B54"/>
    <w:rsid w:val="00AE1D06"/>
    <w:rsid w:val="00AE2676"/>
    <w:rsid w:val="00AE267C"/>
    <w:rsid w:val="00AE2E48"/>
    <w:rsid w:val="00AE3DCE"/>
    <w:rsid w:val="00AE3EB8"/>
    <w:rsid w:val="00AE4276"/>
    <w:rsid w:val="00AE4AEB"/>
    <w:rsid w:val="00AE5233"/>
    <w:rsid w:val="00AE556D"/>
    <w:rsid w:val="00AE5CCF"/>
    <w:rsid w:val="00AE6D40"/>
    <w:rsid w:val="00AE7B63"/>
    <w:rsid w:val="00AE7D3C"/>
    <w:rsid w:val="00AF0C3B"/>
    <w:rsid w:val="00AF0FC4"/>
    <w:rsid w:val="00AF1147"/>
    <w:rsid w:val="00AF228E"/>
    <w:rsid w:val="00AF2298"/>
    <w:rsid w:val="00AF4697"/>
    <w:rsid w:val="00AF4F65"/>
    <w:rsid w:val="00AF50A0"/>
    <w:rsid w:val="00AF58CE"/>
    <w:rsid w:val="00AF5D6E"/>
    <w:rsid w:val="00AF5E8A"/>
    <w:rsid w:val="00AF62AC"/>
    <w:rsid w:val="00AF6B61"/>
    <w:rsid w:val="00AF6DE3"/>
    <w:rsid w:val="00AF7185"/>
    <w:rsid w:val="00AF7E2A"/>
    <w:rsid w:val="00B008F7"/>
    <w:rsid w:val="00B0188F"/>
    <w:rsid w:val="00B01EC4"/>
    <w:rsid w:val="00B02097"/>
    <w:rsid w:val="00B031CD"/>
    <w:rsid w:val="00B03AA5"/>
    <w:rsid w:val="00B03BC0"/>
    <w:rsid w:val="00B03C7C"/>
    <w:rsid w:val="00B03CC0"/>
    <w:rsid w:val="00B03F7A"/>
    <w:rsid w:val="00B04015"/>
    <w:rsid w:val="00B046E8"/>
    <w:rsid w:val="00B04B5A"/>
    <w:rsid w:val="00B04E5E"/>
    <w:rsid w:val="00B05E5C"/>
    <w:rsid w:val="00B0613A"/>
    <w:rsid w:val="00B0652D"/>
    <w:rsid w:val="00B067C5"/>
    <w:rsid w:val="00B069FD"/>
    <w:rsid w:val="00B07A65"/>
    <w:rsid w:val="00B07D17"/>
    <w:rsid w:val="00B07DBA"/>
    <w:rsid w:val="00B10BB3"/>
    <w:rsid w:val="00B10EFB"/>
    <w:rsid w:val="00B11331"/>
    <w:rsid w:val="00B114CA"/>
    <w:rsid w:val="00B11D00"/>
    <w:rsid w:val="00B11E6D"/>
    <w:rsid w:val="00B12099"/>
    <w:rsid w:val="00B126FD"/>
    <w:rsid w:val="00B127C4"/>
    <w:rsid w:val="00B129C7"/>
    <w:rsid w:val="00B12D8A"/>
    <w:rsid w:val="00B132F6"/>
    <w:rsid w:val="00B136B6"/>
    <w:rsid w:val="00B1383D"/>
    <w:rsid w:val="00B13A16"/>
    <w:rsid w:val="00B1447D"/>
    <w:rsid w:val="00B1477D"/>
    <w:rsid w:val="00B151E9"/>
    <w:rsid w:val="00B15589"/>
    <w:rsid w:val="00B15781"/>
    <w:rsid w:val="00B15912"/>
    <w:rsid w:val="00B161EB"/>
    <w:rsid w:val="00B162BF"/>
    <w:rsid w:val="00B16828"/>
    <w:rsid w:val="00B16C0A"/>
    <w:rsid w:val="00B173C6"/>
    <w:rsid w:val="00B17624"/>
    <w:rsid w:val="00B2028A"/>
    <w:rsid w:val="00B21468"/>
    <w:rsid w:val="00B219FA"/>
    <w:rsid w:val="00B21B05"/>
    <w:rsid w:val="00B2397D"/>
    <w:rsid w:val="00B25544"/>
    <w:rsid w:val="00B2590F"/>
    <w:rsid w:val="00B260FC"/>
    <w:rsid w:val="00B26195"/>
    <w:rsid w:val="00B263B8"/>
    <w:rsid w:val="00B2708F"/>
    <w:rsid w:val="00B270AE"/>
    <w:rsid w:val="00B2710B"/>
    <w:rsid w:val="00B27A38"/>
    <w:rsid w:val="00B27B6B"/>
    <w:rsid w:val="00B32BCF"/>
    <w:rsid w:val="00B3324E"/>
    <w:rsid w:val="00B336DE"/>
    <w:rsid w:val="00B33E57"/>
    <w:rsid w:val="00B34039"/>
    <w:rsid w:val="00B34708"/>
    <w:rsid w:val="00B348D2"/>
    <w:rsid w:val="00B34BAD"/>
    <w:rsid w:val="00B34C3A"/>
    <w:rsid w:val="00B3569B"/>
    <w:rsid w:val="00B363C8"/>
    <w:rsid w:val="00B372AB"/>
    <w:rsid w:val="00B40033"/>
    <w:rsid w:val="00B415BF"/>
    <w:rsid w:val="00B415F3"/>
    <w:rsid w:val="00B41C82"/>
    <w:rsid w:val="00B427C8"/>
    <w:rsid w:val="00B43166"/>
    <w:rsid w:val="00B43541"/>
    <w:rsid w:val="00B43FBC"/>
    <w:rsid w:val="00B442FC"/>
    <w:rsid w:val="00B4437B"/>
    <w:rsid w:val="00B44DB2"/>
    <w:rsid w:val="00B44ED9"/>
    <w:rsid w:val="00B451F4"/>
    <w:rsid w:val="00B45212"/>
    <w:rsid w:val="00B4688E"/>
    <w:rsid w:val="00B46F79"/>
    <w:rsid w:val="00B47224"/>
    <w:rsid w:val="00B47CF7"/>
    <w:rsid w:val="00B47E27"/>
    <w:rsid w:val="00B50661"/>
    <w:rsid w:val="00B51433"/>
    <w:rsid w:val="00B51AB6"/>
    <w:rsid w:val="00B51D97"/>
    <w:rsid w:val="00B51DB4"/>
    <w:rsid w:val="00B52296"/>
    <w:rsid w:val="00B5284E"/>
    <w:rsid w:val="00B53251"/>
    <w:rsid w:val="00B5387C"/>
    <w:rsid w:val="00B53B89"/>
    <w:rsid w:val="00B54573"/>
    <w:rsid w:val="00B5539B"/>
    <w:rsid w:val="00B55539"/>
    <w:rsid w:val="00B556DC"/>
    <w:rsid w:val="00B56FE4"/>
    <w:rsid w:val="00B570DA"/>
    <w:rsid w:val="00B574B3"/>
    <w:rsid w:val="00B57531"/>
    <w:rsid w:val="00B577A7"/>
    <w:rsid w:val="00B60376"/>
    <w:rsid w:val="00B6140D"/>
    <w:rsid w:val="00B61449"/>
    <w:rsid w:val="00B615C7"/>
    <w:rsid w:val="00B61848"/>
    <w:rsid w:val="00B61883"/>
    <w:rsid w:val="00B61957"/>
    <w:rsid w:val="00B62E2A"/>
    <w:rsid w:val="00B63697"/>
    <w:rsid w:val="00B639AE"/>
    <w:rsid w:val="00B63A37"/>
    <w:rsid w:val="00B64565"/>
    <w:rsid w:val="00B64A85"/>
    <w:rsid w:val="00B64E33"/>
    <w:rsid w:val="00B662D5"/>
    <w:rsid w:val="00B66587"/>
    <w:rsid w:val="00B678C4"/>
    <w:rsid w:val="00B706FF"/>
    <w:rsid w:val="00B7166B"/>
    <w:rsid w:val="00B719CB"/>
    <w:rsid w:val="00B72F81"/>
    <w:rsid w:val="00B73B7E"/>
    <w:rsid w:val="00B74882"/>
    <w:rsid w:val="00B74E38"/>
    <w:rsid w:val="00B7536D"/>
    <w:rsid w:val="00B7583E"/>
    <w:rsid w:val="00B763B7"/>
    <w:rsid w:val="00B76685"/>
    <w:rsid w:val="00B771E2"/>
    <w:rsid w:val="00B778D9"/>
    <w:rsid w:val="00B77A99"/>
    <w:rsid w:val="00B77C0F"/>
    <w:rsid w:val="00B77F1B"/>
    <w:rsid w:val="00B8000C"/>
    <w:rsid w:val="00B80605"/>
    <w:rsid w:val="00B8080E"/>
    <w:rsid w:val="00B80FE4"/>
    <w:rsid w:val="00B815CE"/>
    <w:rsid w:val="00B81DF2"/>
    <w:rsid w:val="00B82E24"/>
    <w:rsid w:val="00B84CB7"/>
    <w:rsid w:val="00B84F58"/>
    <w:rsid w:val="00B84FF7"/>
    <w:rsid w:val="00B859AD"/>
    <w:rsid w:val="00B8653A"/>
    <w:rsid w:val="00B87229"/>
    <w:rsid w:val="00B87D3B"/>
    <w:rsid w:val="00B905F4"/>
    <w:rsid w:val="00B90918"/>
    <w:rsid w:val="00B90A18"/>
    <w:rsid w:val="00B90D01"/>
    <w:rsid w:val="00B90D97"/>
    <w:rsid w:val="00B9156D"/>
    <w:rsid w:val="00B91AA6"/>
    <w:rsid w:val="00B91AF0"/>
    <w:rsid w:val="00B9265F"/>
    <w:rsid w:val="00B92C03"/>
    <w:rsid w:val="00B9356E"/>
    <w:rsid w:val="00B93F0A"/>
    <w:rsid w:val="00B93FE9"/>
    <w:rsid w:val="00B94618"/>
    <w:rsid w:val="00B95A08"/>
    <w:rsid w:val="00B96128"/>
    <w:rsid w:val="00B9721A"/>
    <w:rsid w:val="00B974F3"/>
    <w:rsid w:val="00BA009B"/>
    <w:rsid w:val="00BA2AEE"/>
    <w:rsid w:val="00BA2C6D"/>
    <w:rsid w:val="00BA30C5"/>
    <w:rsid w:val="00BA4111"/>
    <w:rsid w:val="00BA45D0"/>
    <w:rsid w:val="00BA4C26"/>
    <w:rsid w:val="00BA5F39"/>
    <w:rsid w:val="00BA6454"/>
    <w:rsid w:val="00BA77BD"/>
    <w:rsid w:val="00BA796F"/>
    <w:rsid w:val="00BA79D8"/>
    <w:rsid w:val="00BA7AD0"/>
    <w:rsid w:val="00BA7DFC"/>
    <w:rsid w:val="00BA7F9C"/>
    <w:rsid w:val="00BB02D8"/>
    <w:rsid w:val="00BB032E"/>
    <w:rsid w:val="00BB069C"/>
    <w:rsid w:val="00BB0D5E"/>
    <w:rsid w:val="00BB18A2"/>
    <w:rsid w:val="00BB1A08"/>
    <w:rsid w:val="00BB1A12"/>
    <w:rsid w:val="00BB1A8E"/>
    <w:rsid w:val="00BB1B27"/>
    <w:rsid w:val="00BB1BC7"/>
    <w:rsid w:val="00BB249E"/>
    <w:rsid w:val="00BB2564"/>
    <w:rsid w:val="00BB282A"/>
    <w:rsid w:val="00BB287F"/>
    <w:rsid w:val="00BB2B1A"/>
    <w:rsid w:val="00BB2B32"/>
    <w:rsid w:val="00BB35E2"/>
    <w:rsid w:val="00BB38D6"/>
    <w:rsid w:val="00BB3A75"/>
    <w:rsid w:val="00BB40AA"/>
    <w:rsid w:val="00BB4194"/>
    <w:rsid w:val="00BB50D8"/>
    <w:rsid w:val="00BB5C0E"/>
    <w:rsid w:val="00BB5D4B"/>
    <w:rsid w:val="00BB61AB"/>
    <w:rsid w:val="00BB66CC"/>
    <w:rsid w:val="00BB70BE"/>
    <w:rsid w:val="00BB7319"/>
    <w:rsid w:val="00BB7920"/>
    <w:rsid w:val="00BC01D3"/>
    <w:rsid w:val="00BC030A"/>
    <w:rsid w:val="00BC04C8"/>
    <w:rsid w:val="00BC05DB"/>
    <w:rsid w:val="00BC0E27"/>
    <w:rsid w:val="00BC1247"/>
    <w:rsid w:val="00BC2F22"/>
    <w:rsid w:val="00BC30BA"/>
    <w:rsid w:val="00BC31F8"/>
    <w:rsid w:val="00BC357C"/>
    <w:rsid w:val="00BC418F"/>
    <w:rsid w:val="00BC49B8"/>
    <w:rsid w:val="00BC4AAD"/>
    <w:rsid w:val="00BC5EDA"/>
    <w:rsid w:val="00BC623E"/>
    <w:rsid w:val="00BC6607"/>
    <w:rsid w:val="00BD051F"/>
    <w:rsid w:val="00BD06DB"/>
    <w:rsid w:val="00BD0A26"/>
    <w:rsid w:val="00BD0C22"/>
    <w:rsid w:val="00BD1974"/>
    <w:rsid w:val="00BD1AD6"/>
    <w:rsid w:val="00BD1C4C"/>
    <w:rsid w:val="00BD2874"/>
    <w:rsid w:val="00BD389B"/>
    <w:rsid w:val="00BD3A6B"/>
    <w:rsid w:val="00BD6371"/>
    <w:rsid w:val="00BD6C85"/>
    <w:rsid w:val="00BD7F86"/>
    <w:rsid w:val="00BE035E"/>
    <w:rsid w:val="00BE03F3"/>
    <w:rsid w:val="00BE0C1D"/>
    <w:rsid w:val="00BE0CFE"/>
    <w:rsid w:val="00BE0F47"/>
    <w:rsid w:val="00BE117D"/>
    <w:rsid w:val="00BE14A6"/>
    <w:rsid w:val="00BE19EB"/>
    <w:rsid w:val="00BE2150"/>
    <w:rsid w:val="00BE228D"/>
    <w:rsid w:val="00BE22AD"/>
    <w:rsid w:val="00BE2DA4"/>
    <w:rsid w:val="00BE3124"/>
    <w:rsid w:val="00BE43CC"/>
    <w:rsid w:val="00BE4E7D"/>
    <w:rsid w:val="00BE54F4"/>
    <w:rsid w:val="00BE5C3D"/>
    <w:rsid w:val="00BE63A1"/>
    <w:rsid w:val="00BE72D1"/>
    <w:rsid w:val="00BE7444"/>
    <w:rsid w:val="00BE788F"/>
    <w:rsid w:val="00BF03F9"/>
    <w:rsid w:val="00BF03FE"/>
    <w:rsid w:val="00BF0CC6"/>
    <w:rsid w:val="00BF25A3"/>
    <w:rsid w:val="00BF2721"/>
    <w:rsid w:val="00BF3064"/>
    <w:rsid w:val="00BF3A5C"/>
    <w:rsid w:val="00BF5016"/>
    <w:rsid w:val="00BF554B"/>
    <w:rsid w:val="00BF5D65"/>
    <w:rsid w:val="00BF6DFC"/>
    <w:rsid w:val="00BF72BF"/>
    <w:rsid w:val="00BF74AB"/>
    <w:rsid w:val="00BF7D01"/>
    <w:rsid w:val="00C00979"/>
    <w:rsid w:val="00C00D7F"/>
    <w:rsid w:val="00C0162F"/>
    <w:rsid w:val="00C018B4"/>
    <w:rsid w:val="00C02C28"/>
    <w:rsid w:val="00C030AB"/>
    <w:rsid w:val="00C0335C"/>
    <w:rsid w:val="00C034BD"/>
    <w:rsid w:val="00C03D4B"/>
    <w:rsid w:val="00C052BA"/>
    <w:rsid w:val="00C05738"/>
    <w:rsid w:val="00C05895"/>
    <w:rsid w:val="00C07328"/>
    <w:rsid w:val="00C074DE"/>
    <w:rsid w:val="00C107D6"/>
    <w:rsid w:val="00C10B77"/>
    <w:rsid w:val="00C10CC8"/>
    <w:rsid w:val="00C10EC9"/>
    <w:rsid w:val="00C113F8"/>
    <w:rsid w:val="00C1146D"/>
    <w:rsid w:val="00C120C5"/>
    <w:rsid w:val="00C1221B"/>
    <w:rsid w:val="00C12E0F"/>
    <w:rsid w:val="00C131F6"/>
    <w:rsid w:val="00C1359F"/>
    <w:rsid w:val="00C135AA"/>
    <w:rsid w:val="00C15384"/>
    <w:rsid w:val="00C157FB"/>
    <w:rsid w:val="00C15909"/>
    <w:rsid w:val="00C15B06"/>
    <w:rsid w:val="00C15BE5"/>
    <w:rsid w:val="00C1613F"/>
    <w:rsid w:val="00C1681A"/>
    <w:rsid w:val="00C172B2"/>
    <w:rsid w:val="00C1790D"/>
    <w:rsid w:val="00C17BD5"/>
    <w:rsid w:val="00C20286"/>
    <w:rsid w:val="00C204F6"/>
    <w:rsid w:val="00C20BE1"/>
    <w:rsid w:val="00C214A3"/>
    <w:rsid w:val="00C23F82"/>
    <w:rsid w:val="00C2420A"/>
    <w:rsid w:val="00C24594"/>
    <w:rsid w:val="00C2504F"/>
    <w:rsid w:val="00C25956"/>
    <w:rsid w:val="00C259B0"/>
    <w:rsid w:val="00C25C28"/>
    <w:rsid w:val="00C26074"/>
    <w:rsid w:val="00C2617E"/>
    <w:rsid w:val="00C2620C"/>
    <w:rsid w:val="00C26850"/>
    <w:rsid w:val="00C26886"/>
    <w:rsid w:val="00C26BEA"/>
    <w:rsid w:val="00C27B08"/>
    <w:rsid w:val="00C304E7"/>
    <w:rsid w:val="00C3062E"/>
    <w:rsid w:val="00C31E49"/>
    <w:rsid w:val="00C31F5A"/>
    <w:rsid w:val="00C3399E"/>
    <w:rsid w:val="00C3444C"/>
    <w:rsid w:val="00C3494E"/>
    <w:rsid w:val="00C3550E"/>
    <w:rsid w:val="00C355D3"/>
    <w:rsid w:val="00C359FC"/>
    <w:rsid w:val="00C35E2D"/>
    <w:rsid w:val="00C369F4"/>
    <w:rsid w:val="00C36FF5"/>
    <w:rsid w:val="00C3713E"/>
    <w:rsid w:val="00C3736B"/>
    <w:rsid w:val="00C378D0"/>
    <w:rsid w:val="00C37B26"/>
    <w:rsid w:val="00C4071C"/>
    <w:rsid w:val="00C419B1"/>
    <w:rsid w:val="00C4379A"/>
    <w:rsid w:val="00C43FF3"/>
    <w:rsid w:val="00C4427C"/>
    <w:rsid w:val="00C447EC"/>
    <w:rsid w:val="00C4511E"/>
    <w:rsid w:val="00C45188"/>
    <w:rsid w:val="00C467B5"/>
    <w:rsid w:val="00C47508"/>
    <w:rsid w:val="00C503D1"/>
    <w:rsid w:val="00C5040E"/>
    <w:rsid w:val="00C50536"/>
    <w:rsid w:val="00C50615"/>
    <w:rsid w:val="00C50CE1"/>
    <w:rsid w:val="00C517A7"/>
    <w:rsid w:val="00C52074"/>
    <w:rsid w:val="00C525F3"/>
    <w:rsid w:val="00C5268C"/>
    <w:rsid w:val="00C52B59"/>
    <w:rsid w:val="00C52CD0"/>
    <w:rsid w:val="00C530A2"/>
    <w:rsid w:val="00C5320D"/>
    <w:rsid w:val="00C536BB"/>
    <w:rsid w:val="00C549AE"/>
    <w:rsid w:val="00C560DA"/>
    <w:rsid w:val="00C56212"/>
    <w:rsid w:val="00C5690B"/>
    <w:rsid w:val="00C56A5D"/>
    <w:rsid w:val="00C5719D"/>
    <w:rsid w:val="00C57C97"/>
    <w:rsid w:val="00C60234"/>
    <w:rsid w:val="00C60C96"/>
    <w:rsid w:val="00C61F19"/>
    <w:rsid w:val="00C6204A"/>
    <w:rsid w:val="00C626B6"/>
    <w:rsid w:val="00C62B02"/>
    <w:rsid w:val="00C63F9B"/>
    <w:rsid w:val="00C652DA"/>
    <w:rsid w:val="00C65E24"/>
    <w:rsid w:val="00C65EAF"/>
    <w:rsid w:val="00C66973"/>
    <w:rsid w:val="00C66F3D"/>
    <w:rsid w:val="00C67C8D"/>
    <w:rsid w:val="00C704F0"/>
    <w:rsid w:val="00C70F12"/>
    <w:rsid w:val="00C711A9"/>
    <w:rsid w:val="00C71211"/>
    <w:rsid w:val="00C71291"/>
    <w:rsid w:val="00C71979"/>
    <w:rsid w:val="00C71F14"/>
    <w:rsid w:val="00C72078"/>
    <w:rsid w:val="00C72A52"/>
    <w:rsid w:val="00C730C5"/>
    <w:rsid w:val="00C73301"/>
    <w:rsid w:val="00C73710"/>
    <w:rsid w:val="00C7386F"/>
    <w:rsid w:val="00C73BAA"/>
    <w:rsid w:val="00C742D7"/>
    <w:rsid w:val="00C74820"/>
    <w:rsid w:val="00C74A39"/>
    <w:rsid w:val="00C74B78"/>
    <w:rsid w:val="00C753FC"/>
    <w:rsid w:val="00C75D6E"/>
    <w:rsid w:val="00C75F0E"/>
    <w:rsid w:val="00C76A4F"/>
    <w:rsid w:val="00C76C1C"/>
    <w:rsid w:val="00C76E81"/>
    <w:rsid w:val="00C76E9C"/>
    <w:rsid w:val="00C8015E"/>
    <w:rsid w:val="00C81BCF"/>
    <w:rsid w:val="00C82969"/>
    <w:rsid w:val="00C83D0A"/>
    <w:rsid w:val="00C84098"/>
    <w:rsid w:val="00C84453"/>
    <w:rsid w:val="00C84CAA"/>
    <w:rsid w:val="00C85250"/>
    <w:rsid w:val="00C874F8"/>
    <w:rsid w:val="00C8761D"/>
    <w:rsid w:val="00C9039A"/>
    <w:rsid w:val="00C90932"/>
    <w:rsid w:val="00C91136"/>
    <w:rsid w:val="00C91468"/>
    <w:rsid w:val="00C91506"/>
    <w:rsid w:val="00C927CE"/>
    <w:rsid w:val="00C92814"/>
    <w:rsid w:val="00C928C2"/>
    <w:rsid w:val="00C92C4A"/>
    <w:rsid w:val="00C92E35"/>
    <w:rsid w:val="00C93A5F"/>
    <w:rsid w:val="00C945A5"/>
    <w:rsid w:val="00C94A4A"/>
    <w:rsid w:val="00C958FE"/>
    <w:rsid w:val="00C9656B"/>
    <w:rsid w:val="00C96598"/>
    <w:rsid w:val="00C96BCD"/>
    <w:rsid w:val="00C97577"/>
    <w:rsid w:val="00C97634"/>
    <w:rsid w:val="00CA0161"/>
    <w:rsid w:val="00CA0A5E"/>
    <w:rsid w:val="00CA17C8"/>
    <w:rsid w:val="00CA1B5B"/>
    <w:rsid w:val="00CA26D1"/>
    <w:rsid w:val="00CA2B1F"/>
    <w:rsid w:val="00CA2E68"/>
    <w:rsid w:val="00CA38AC"/>
    <w:rsid w:val="00CA40F8"/>
    <w:rsid w:val="00CA543F"/>
    <w:rsid w:val="00CA579A"/>
    <w:rsid w:val="00CA6155"/>
    <w:rsid w:val="00CA6F14"/>
    <w:rsid w:val="00CA73EE"/>
    <w:rsid w:val="00CA767B"/>
    <w:rsid w:val="00CA7A95"/>
    <w:rsid w:val="00CB1188"/>
    <w:rsid w:val="00CB1CD3"/>
    <w:rsid w:val="00CB24C9"/>
    <w:rsid w:val="00CB2B78"/>
    <w:rsid w:val="00CB394D"/>
    <w:rsid w:val="00CB3C3A"/>
    <w:rsid w:val="00CB3CDB"/>
    <w:rsid w:val="00CB3F91"/>
    <w:rsid w:val="00CB45F4"/>
    <w:rsid w:val="00CB47A4"/>
    <w:rsid w:val="00CB4B15"/>
    <w:rsid w:val="00CB65FA"/>
    <w:rsid w:val="00CB6AD7"/>
    <w:rsid w:val="00CB760A"/>
    <w:rsid w:val="00CC03E4"/>
    <w:rsid w:val="00CC04C3"/>
    <w:rsid w:val="00CC05D0"/>
    <w:rsid w:val="00CC15C0"/>
    <w:rsid w:val="00CC1869"/>
    <w:rsid w:val="00CC2188"/>
    <w:rsid w:val="00CC2480"/>
    <w:rsid w:val="00CC25F4"/>
    <w:rsid w:val="00CC2A19"/>
    <w:rsid w:val="00CC2D18"/>
    <w:rsid w:val="00CC3564"/>
    <w:rsid w:val="00CC3866"/>
    <w:rsid w:val="00CC4004"/>
    <w:rsid w:val="00CC4477"/>
    <w:rsid w:val="00CC46D4"/>
    <w:rsid w:val="00CC4AB7"/>
    <w:rsid w:val="00CC58D6"/>
    <w:rsid w:val="00CC59DF"/>
    <w:rsid w:val="00CC68D7"/>
    <w:rsid w:val="00CC6DC1"/>
    <w:rsid w:val="00CC75EE"/>
    <w:rsid w:val="00CC781B"/>
    <w:rsid w:val="00CC7F94"/>
    <w:rsid w:val="00CD0448"/>
    <w:rsid w:val="00CD0E4E"/>
    <w:rsid w:val="00CD1C3B"/>
    <w:rsid w:val="00CD2304"/>
    <w:rsid w:val="00CD2E60"/>
    <w:rsid w:val="00CD3636"/>
    <w:rsid w:val="00CD3CF7"/>
    <w:rsid w:val="00CD3F0D"/>
    <w:rsid w:val="00CD4395"/>
    <w:rsid w:val="00CD5618"/>
    <w:rsid w:val="00CD5A41"/>
    <w:rsid w:val="00CD5DC4"/>
    <w:rsid w:val="00CD5E07"/>
    <w:rsid w:val="00CD79BB"/>
    <w:rsid w:val="00CE083C"/>
    <w:rsid w:val="00CE0BC4"/>
    <w:rsid w:val="00CE12C9"/>
    <w:rsid w:val="00CE142F"/>
    <w:rsid w:val="00CE166F"/>
    <w:rsid w:val="00CE179A"/>
    <w:rsid w:val="00CE23C6"/>
    <w:rsid w:val="00CE327A"/>
    <w:rsid w:val="00CE3331"/>
    <w:rsid w:val="00CE3CA6"/>
    <w:rsid w:val="00CE3F67"/>
    <w:rsid w:val="00CE4F7F"/>
    <w:rsid w:val="00CE534A"/>
    <w:rsid w:val="00CE5A1D"/>
    <w:rsid w:val="00CE5A6E"/>
    <w:rsid w:val="00CE5C3B"/>
    <w:rsid w:val="00CE5ED8"/>
    <w:rsid w:val="00CE6139"/>
    <w:rsid w:val="00CE64CD"/>
    <w:rsid w:val="00CE64EA"/>
    <w:rsid w:val="00CE73C4"/>
    <w:rsid w:val="00CE7CA4"/>
    <w:rsid w:val="00CF0A1A"/>
    <w:rsid w:val="00CF11F9"/>
    <w:rsid w:val="00CF19A7"/>
    <w:rsid w:val="00CF24FA"/>
    <w:rsid w:val="00CF2DBC"/>
    <w:rsid w:val="00CF2EC3"/>
    <w:rsid w:val="00CF3015"/>
    <w:rsid w:val="00CF3410"/>
    <w:rsid w:val="00CF3666"/>
    <w:rsid w:val="00CF3926"/>
    <w:rsid w:val="00CF3E53"/>
    <w:rsid w:val="00CF4830"/>
    <w:rsid w:val="00CF49EB"/>
    <w:rsid w:val="00CF4D51"/>
    <w:rsid w:val="00CF4DD3"/>
    <w:rsid w:val="00CF4FD8"/>
    <w:rsid w:val="00CF5771"/>
    <w:rsid w:val="00CF5AC9"/>
    <w:rsid w:val="00CF6193"/>
    <w:rsid w:val="00CF7AA8"/>
    <w:rsid w:val="00D016BD"/>
    <w:rsid w:val="00D01918"/>
    <w:rsid w:val="00D01A80"/>
    <w:rsid w:val="00D01EC5"/>
    <w:rsid w:val="00D022A9"/>
    <w:rsid w:val="00D02807"/>
    <w:rsid w:val="00D02F20"/>
    <w:rsid w:val="00D0311A"/>
    <w:rsid w:val="00D0358F"/>
    <w:rsid w:val="00D03ED8"/>
    <w:rsid w:val="00D04120"/>
    <w:rsid w:val="00D04320"/>
    <w:rsid w:val="00D043D3"/>
    <w:rsid w:val="00D04B1E"/>
    <w:rsid w:val="00D055E9"/>
    <w:rsid w:val="00D05629"/>
    <w:rsid w:val="00D05A9E"/>
    <w:rsid w:val="00D05C62"/>
    <w:rsid w:val="00D05CD6"/>
    <w:rsid w:val="00D05E6A"/>
    <w:rsid w:val="00D060AC"/>
    <w:rsid w:val="00D10830"/>
    <w:rsid w:val="00D1083C"/>
    <w:rsid w:val="00D10C8B"/>
    <w:rsid w:val="00D10DAA"/>
    <w:rsid w:val="00D10F7E"/>
    <w:rsid w:val="00D11985"/>
    <w:rsid w:val="00D128EA"/>
    <w:rsid w:val="00D128F0"/>
    <w:rsid w:val="00D12E96"/>
    <w:rsid w:val="00D12FCD"/>
    <w:rsid w:val="00D13082"/>
    <w:rsid w:val="00D1337C"/>
    <w:rsid w:val="00D136ED"/>
    <w:rsid w:val="00D13E7A"/>
    <w:rsid w:val="00D13F3E"/>
    <w:rsid w:val="00D144C8"/>
    <w:rsid w:val="00D145B6"/>
    <w:rsid w:val="00D146A3"/>
    <w:rsid w:val="00D14B8D"/>
    <w:rsid w:val="00D14C3F"/>
    <w:rsid w:val="00D14D9E"/>
    <w:rsid w:val="00D1518E"/>
    <w:rsid w:val="00D151D3"/>
    <w:rsid w:val="00D15FBD"/>
    <w:rsid w:val="00D15FD9"/>
    <w:rsid w:val="00D16E87"/>
    <w:rsid w:val="00D1742F"/>
    <w:rsid w:val="00D17E2D"/>
    <w:rsid w:val="00D17EC1"/>
    <w:rsid w:val="00D20278"/>
    <w:rsid w:val="00D20C81"/>
    <w:rsid w:val="00D20EED"/>
    <w:rsid w:val="00D20F82"/>
    <w:rsid w:val="00D21CAF"/>
    <w:rsid w:val="00D21D36"/>
    <w:rsid w:val="00D24AF0"/>
    <w:rsid w:val="00D24F9F"/>
    <w:rsid w:val="00D250E2"/>
    <w:rsid w:val="00D25881"/>
    <w:rsid w:val="00D2623A"/>
    <w:rsid w:val="00D26391"/>
    <w:rsid w:val="00D26447"/>
    <w:rsid w:val="00D27583"/>
    <w:rsid w:val="00D277BA"/>
    <w:rsid w:val="00D311CF"/>
    <w:rsid w:val="00D3134C"/>
    <w:rsid w:val="00D31953"/>
    <w:rsid w:val="00D31BD0"/>
    <w:rsid w:val="00D3229C"/>
    <w:rsid w:val="00D325CF"/>
    <w:rsid w:val="00D32645"/>
    <w:rsid w:val="00D3291E"/>
    <w:rsid w:val="00D32B9A"/>
    <w:rsid w:val="00D33306"/>
    <w:rsid w:val="00D33E60"/>
    <w:rsid w:val="00D342DD"/>
    <w:rsid w:val="00D344A8"/>
    <w:rsid w:val="00D35172"/>
    <w:rsid w:val="00D3617B"/>
    <w:rsid w:val="00D36726"/>
    <w:rsid w:val="00D3734A"/>
    <w:rsid w:val="00D375AF"/>
    <w:rsid w:val="00D40795"/>
    <w:rsid w:val="00D40E5F"/>
    <w:rsid w:val="00D4116F"/>
    <w:rsid w:val="00D416EC"/>
    <w:rsid w:val="00D41E5E"/>
    <w:rsid w:val="00D435AF"/>
    <w:rsid w:val="00D43935"/>
    <w:rsid w:val="00D43A3C"/>
    <w:rsid w:val="00D43E62"/>
    <w:rsid w:val="00D43E84"/>
    <w:rsid w:val="00D4413A"/>
    <w:rsid w:val="00D44789"/>
    <w:rsid w:val="00D449F7"/>
    <w:rsid w:val="00D44F69"/>
    <w:rsid w:val="00D45333"/>
    <w:rsid w:val="00D453CD"/>
    <w:rsid w:val="00D4551D"/>
    <w:rsid w:val="00D45685"/>
    <w:rsid w:val="00D45B6D"/>
    <w:rsid w:val="00D46044"/>
    <w:rsid w:val="00D469EC"/>
    <w:rsid w:val="00D46A5D"/>
    <w:rsid w:val="00D46D7F"/>
    <w:rsid w:val="00D474DF"/>
    <w:rsid w:val="00D4754A"/>
    <w:rsid w:val="00D47633"/>
    <w:rsid w:val="00D47A8C"/>
    <w:rsid w:val="00D50BB2"/>
    <w:rsid w:val="00D50BB7"/>
    <w:rsid w:val="00D50FF6"/>
    <w:rsid w:val="00D51C0B"/>
    <w:rsid w:val="00D52F4C"/>
    <w:rsid w:val="00D540E6"/>
    <w:rsid w:val="00D54453"/>
    <w:rsid w:val="00D54E6F"/>
    <w:rsid w:val="00D54F01"/>
    <w:rsid w:val="00D560BA"/>
    <w:rsid w:val="00D5663E"/>
    <w:rsid w:val="00D5695E"/>
    <w:rsid w:val="00D56F5B"/>
    <w:rsid w:val="00D57029"/>
    <w:rsid w:val="00D57B93"/>
    <w:rsid w:val="00D61376"/>
    <w:rsid w:val="00D6329D"/>
    <w:rsid w:val="00D63323"/>
    <w:rsid w:val="00D63780"/>
    <w:rsid w:val="00D64614"/>
    <w:rsid w:val="00D64A07"/>
    <w:rsid w:val="00D65B23"/>
    <w:rsid w:val="00D66133"/>
    <w:rsid w:val="00D66982"/>
    <w:rsid w:val="00D701D9"/>
    <w:rsid w:val="00D70309"/>
    <w:rsid w:val="00D7081D"/>
    <w:rsid w:val="00D70B44"/>
    <w:rsid w:val="00D70C51"/>
    <w:rsid w:val="00D713F3"/>
    <w:rsid w:val="00D714B2"/>
    <w:rsid w:val="00D71BA9"/>
    <w:rsid w:val="00D71D8C"/>
    <w:rsid w:val="00D723F8"/>
    <w:rsid w:val="00D72956"/>
    <w:rsid w:val="00D72EE8"/>
    <w:rsid w:val="00D747B3"/>
    <w:rsid w:val="00D74B36"/>
    <w:rsid w:val="00D757BE"/>
    <w:rsid w:val="00D75CAC"/>
    <w:rsid w:val="00D75CC3"/>
    <w:rsid w:val="00D76398"/>
    <w:rsid w:val="00D76F2F"/>
    <w:rsid w:val="00D773A1"/>
    <w:rsid w:val="00D77594"/>
    <w:rsid w:val="00D77A17"/>
    <w:rsid w:val="00D8018C"/>
    <w:rsid w:val="00D802D3"/>
    <w:rsid w:val="00D8057D"/>
    <w:rsid w:val="00D80BFA"/>
    <w:rsid w:val="00D81092"/>
    <w:rsid w:val="00D81754"/>
    <w:rsid w:val="00D8292E"/>
    <w:rsid w:val="00D82D8B"/>
    <w:rsid w:val="00D82DA3"/>
    <w:rsid w:val="00D82E76"/>
    <w:rsid w:val="00D82F10"/>
    <w:rsid w:val="00D837B7"/>
    <w:rsid w:val="00D84490"/>
    <w:rsid w:val="00D844F5"/>
    <w:rsid w:val="00D8481F"/>
    <w:rsid w:val="00D84943"/>
    <w:rsid w:val="00D84C98"/>
    <w:rsid w:val="00D84D04"/>
    <w:rsid w:val="00D85027"/>
    <w:rsid w:val="00D85BDF"/>
    <w:rsid w:val="00D8727F"/>
    <w:rsid w:val="00D878FD"/>
    <w:rsid w:val="00D87AF7"/>
    <w:rsid w:val="00D90407"/>
    <w:rsid w:val="00D905C3"/>
    <w:rsid w:val="00D90E0B"/>
    <w:rsid w:val="00D91430"/>
    <w:rsid w:val="00D91771"/>
    <w:rsid w:val="00D91F13"/>
    <w:rsid w:val="00D920A8"/>
    <w:rsid w:val="00D92648"/>
    <w:rsid w:val="00D92E86"/>
    <w:rsid w:val="00D930DC"/>
    <w:rsid w:val="00D93384"/>
    <w:rsid w:val="00D9400F"/>
    <w:rsid w:val="00D949D9"/>
    <w:rsid w:val="00D94A06"/>
    <w:rsid w:val="00D94F1A"/>
    <w:rsid w:val="00D95782"/>
    <w:rsid w:val="00D96690"/>
    <w:rsid w:val="00D9682F"/>
    <w:rsid w:val="00D97964"/>
    <w:rsid w:val="00D97AB6"/>
    <w:rsid w:val="00DA0CAB"/>
    <w:rsid w:val="00DA0DD3"/>
    <w:rsid w:val="00DA0E08"/>
    <w:rsid w:val="00DA13FB"/>
    <w:rsid w:val="00DA14ED"/>
    <w:rsid w:val="00DA1E6D"/>
    <w:rsid w:val="00DA21AC"/>
    <w:rsid w:val="00DA22BE"/>
    <w:rsid w:val="00DA27FC"/>
    <w:rsid w:val="00DA2D5E"/>
    <w:rsid w:val="00DA32B3"/>
    <w:rsid w:val="00DA3A72"/>
    <w:rsid w:val="00DA3F8F"/>
    <w:rsid w:val="00DA4165"/>
    <w:rsid w:val="00DA4807"/>
    <w:rsid w:val="00DA5B2E"/>
    <w:rsid w:val="00DA5E9C"/>
    <w:rsid w:val="00DA5F74"/>
    <w:rsid w:val="00DA652C"/>
    <w:rsid w:val="00DA7C3A"/>
    <w:rsid w:val="00DA7D8B"/>
    <w:rsid w:val="00DB01BE"/>
    <w:rsid w:val="00DB05DB"/>
    <w:rsid w:val="00DB05E2"/>
    <w:rsid w:val="00DB0A9D"/>
    <w:rsid w:val="00DB116E"/>
    <w:rsid w:val="00DB12F9"/>
    <w:rsid w:val="00DB17BF"/>
    <w:rsid w:val="00DB1B5D"/>
    <w:rsid w:val="00DB1F01"/>
    <w:rsid w:val="00DB23D0"/>
    <w:rsid w:val="00DB494D"/>
    <w:rsid w:val="00DB4BB3"/>
    <w:rsid w:val="00DB5235"/>
    <w:rsid w:val="00DB5F90"/>
    <w:rsid w:val="00DB67B0"/>
    <w:rsid w:val="00DC0791"/>
    <w:rsid w:val="00DC12C8"/>
    <w:rsid w:val="00DC179F"/>
    <w:rsid w:val="00DC187E"/>
    <w:rsid w:val="00DC2F64"/>
    <w:rsid w:val="00DC3244"/>
    <w:rsid w:val="00DC392C"/>
    <w:rsid w:val="00DC4270"/>
    <w:rsid w:val="00DC463D"/>
    <w:rsid w:val="00DC49C2"/>
    <w:rsid w:val="00DC4CBB"/>
    <w:rsid w:val="00DC59F9"/>
    <w:rsid w:val="00DC626D"/>
    <w:rsid w:val="00DC64AF"/>
    <w:rsid w:val="00DC64F8"/>
    <w:rsid w:val="00DC6924"/>
    <w:rsid w:val="00DC6AD1"/>
    <w:rsid w:val="00DC6CF6"/>
    <w:rsid w:val="00DC6FDC"/>
    <w:rsid w:val="00DC798C"/>
    <w:rsid w:val="00DC7A96"/>
    <w:rsid w:val="00DC7EFE"/>
    <w:rsid w:val="00DD0641"/>
    <w:rsid w:val="00DD1206"/>
    <w:rsid w:val="00DD1486"/>
    <w:rsid w:val="00DD1B26"/>
    <w:rsid w:val="00DD1F6D"/>
    <w:rsid w:val="00DD25BF"/>
    <w:rsid w:val="00DD396C"/>
    <w:rsid w:val="00DD3EE8"/>
    <w:rsid w:val="00DD3F6D"/>
    <w:rsid w:val="00DD4720"/>
    <w:rsid w:val="00DD52A0"/>
    <w:rsid w:val="00DD5937"/>
    <w:rsid w:val="00DD5E20"/>
    <w:rsid w:val="00DD6A3E"/>
    <w:rsid w:val="00DD6AF5"/>
    <w:rsid w:val="00DD7228"/>
    <w:rsid w:val="00DE0369"/>
    <w:rsid w:val="00DE10A9"/>
    <w:rsid w:val="00DE14F1"/>
    <w:rsid w:val="00DE172C"/>
    <w:rsid w:val="00DE2988"/>
    <w:rsid w:val="00DE2AC3"/>
    <w:rsid w:val="00DE2EAB"/>
    <w:rsid w:val="00DE35CE"/>
    <w:rsid w:val="00DE3A68"/>
    <w:rsid w:val="00DE4CB4"/>
    <w:rsid w:val="00DE5443"/>
    <w:rsid w:val="00DE587F"/>
    <w:rsid w:val="00DE591F"/>
    <w:rsid w:val="00DE5B8A"/>
    <w:rsid w:val="00DE6AD1"/>
    <w:rsid w:val="00DE7097"/>
    <w:rsid w:val="00DE7342"/>
    <w:rsid w:val="00DE73DF"/>
    <w:rsid w:val="00DE7AB0"/>
    <w:rsid w:val="00DF0469"/>
    <w:rsid w:val="00DF0C79"/>
    <w:rsid w:val="00DF1A8A"/>
    <w:rsid w:val="00DF3264"/>
    <w:rsid w:val="00DF33BA"/>
    <w:rsid w:val="00DF49DF"/>
    <w:rsid w:val="00DF4AE0"/>
    <w:rsid w:val="00DF5E02"/>
    <w:rsid w:val="00DF6005"/>
    <w:rsid w:val="00DF6877"/>
    <w:rsid w:val="00DF6B88"/>
    <w:rsid w:val="00DF72B5"/>
    <w:rsid w:val="00DF7B12"/>
    <w:rsid w:val="00E00826"/>
    <w:rsid w:val="00E00DFE"/>
    <w:rsid w:val="00E01531"/>
    <w:rsid w:val="00E01AF5"/>
    <w:rsid w:val="00E01CE6"/>
    <w:rsid w:val="00E01F34"/>
    <w:rsid w:val="00E028B8"/>
    <w:rsid w:val="00E03893"/>
    <w:rsid w:val="00E04FCB"/>
    <w:rsid w:val="00E0563A"/>
    <w:rsid w:val="00E06184"/>
    <w:rsid w:val="00E0631A"/>
    <w:rsid w:val="00E0650E"/>
    <w:rsid w:val="00E0665F"/>
    <w:rsid w:val="00E06E3A"/>
    <w:rsid w:val="00E0705F"/>
    <w:rsid w:val="00E07DAC"/>
    <w:rsid w:val="00E1049B"/>
    <w:rsid w:val="00E10FFE"/>
    <w:rsid w:val="00E110C6"/>
    <w:rsid w:val="00E114D5"/>
    <w:rsid w:val="00E11BFD"/>
    <w:rsid w:val="00E11D14"/>
    <w:rsid w:val="00E131BC"/>
    <w:rsid w:val="00E1363F"/>
    <w:rsid w:val="00E13CD8"/>
    <w:rsid w:val="00E14CB6"/>
    <w:rsid w:val="00E153D5"/>
    <w:rsid w:val="00E16303"/>
    <w:rsid w:val="00E1687F"/>
    <w:rsid w:val="00E17454"/>
    <w:rsid w:val="00E17639"/>
    <w:rsid w:val="00E20345"/>
    <w:rsid w:val="00E204B6"/>
    <w:rsid w:val="00E20753"/>
    <w:rsid w:val="00E20BE6"/>
    <w:rsid w:val="00E21342"/>
    <w:rsid w:val="00E21BAB"/>
    <w:rsid w:val="00E21C48"/>
    <w:rsid w:val="00E2275F"/>
    <w:rsid w:val="00E22A52"/>
    <w:rsid w:val="00E235A3"/>
    <w:rsid w:val="00E23670"/>
    <w:rsid w:val="00E2377D"/>
    <w:rsid w:val="00E24077"/>
    <w:rsid w:val="00E2449A"/>
    <w:rsid w:val="00E24959"/>
    <w:rsid w:val="00E25A2D"/>
    <w:rsid w:val="00E25C3E"/>
    <w:rsid w:val="00E25C6E"/>
    <w:rsid w:val="00E25CDE"/>
    <w:rsid w:val="00E2634F"/>
    <w:rsid w:val="00E269AD"/>
    <w:rsid w:val="00E26CA2"/>
    <w:rsid w:val="00E26E33"/>
    <w:rsid w:val="00E26FC5"/>
    <w:rsid w:val="00E27E2D"/>
    <w:rsid w:val="00E305E0"/>
    <w:rsid w:val="00E3104C"/>
    <w:rsid w:val="00E310A2"/>
    <w:rsid w:val="00E3154C"/>
    <w:rsid w:val="00E3176E"/>
    <w:rsid w:val="00E31782"/>
    <w:rsid w:val="00E32222"/>
    <w:rsid w:val="00E32707"/>
    <w:rsid w:val="00E3271E"/>
    <w:rsid w:val="00E32774"/>
    <w:rsid w:val="00E32AD7"/>
    <w:rsid w:val="00E33CC3"/>
    <w:rsid w:val="00E34C3D"/>
    <w:rsid w:val="00E34D8B"/>
    <w:rsid w:val="00E34DCA"/>
    <w:rsid w:val="00E37039"/>
    <w:rsid w:val="00E37BF4"/>
    <w:rsid w:val="00E37C39"/>
    <w:rsid w:val="00E37FE9"/>
    <w:rsid w:val="00E4004E"/>
    <w:rsid w:val="00E403ED"/>
    <w:rsid w:val="00E40B0F"/>
    <w:rsid w:val="00E40BAC"/>
    <w:rsid w:val="00E40F03"/>
    <w:rsid w:val="00E41471"/>
    <w:rsid w:val="00E41998"/>
    <w:rsid w:val="00E423C5"/>
    <w:rsid w:val="00E43048"/>
    <w:rsid w:val="00E43436"/>
    <w:rsid w:val="00E4363F"/>
    <w:rsid w:val="00E4379B"/>
    <w:rsid w:val="00E43967"/>
    <w:rsid w:val="00E439A0"/>
    <w:rsid w:val="00E43A97"/>
    <w:rsid w:val="00E44F18"/>
    <w:rsid w:val="00E45AFB"/>
    <w:rsid w:val="00E4637C"/>
    <w:rsid w:val="00E470D0"/>
    <w:rsid w:val="00E478F4"/>
    <w:rsid w:val="00E47C68"/>
    <w:rsid w:val="00E47FD4"/>
    <w:rsid w:val="00E506F7"/>
    <w:rsid w:val="00E50D4B"/>
    <w:rsid w:val="00E50F8E"/>
    <w:rsid w:val="00E52428"/>
    <w:rsid w:val="00E526B1"/>
    <w:rsid w:val="00E52DD0"/>
    <w:rsid w:val="00E5398F"/>
    <w:rsid w:val="00E53B24"/>
    <w:rsid w:val="00E53CA8"/>
    <w:rsid w:val="00E5411E"/>
    <w:rsid w:val="00E54155"/>
    <w:rsid w:val="00E5469C"/>
    <w:rsid w:val="00E554B0"/>
    <w:rsid w:val="00E55B82"/>
    <w:rsid w:val="00E55EE7"/>
    <w:rsid w:val="00E561AE"/>
    <w:rsid w:val="00E56306"/>
    <w:rsid w:val="00E56C1C"/>
    <w:rsid w:val="00E57BA2"/>
    <w:rsid w:val="00E57BDD"/>
    <w:rsid w:val="00E6103B"/>
    <w:rsid w:val="00E627A3"/>
    <w:rsid w:val="00E62A1E"/>
    <w:rsid w:val="00E62A25"/>
    <w:rsid w:val="00E62B24"/>
    <w:rsid w:val="00E62B9C"/>
    <w:rsid w:val="00E62BC2"/>
    <w:rsid w:val="00E63157"/>
    <w:rsid w:val="00E635A8"/>
    <w:rsid w:val="00E647DF"/>
    <w:rsid w:val="00E64BC1"/>
    <w:rsid w:val="00E65450"/>
    <w:rsid w:val="00E6560B"/>
    <w:rsid w:val="00E6579F"/>
    <w:rsid w:val="00E6610D"/>
    <w:rsid w:val="00E6673D"/>
    <w:rsid w:val="00E66D8E"/>
    <w:rsid w:val="00E739AC"/>
    <w:rsid w:val="00E740E2"/>
    <w:rsid w:val="00E74FA1"/>
    <w:rsid w:val="00E75960"/>
    <w:rsid w:val="00E76588"/>
    <w:rsid w:val="00E76AC5"/>
    <w:rsid w:val="00E76D27"/>
    <w:rsid w:val="00E7770B"/>
    <w:rsid w:val="00E77937"/>
    <w:rsid w:val="00E807A3"/>
    <w:rsid w:val="00E80A92"/>
    <w:rsid w:val="00E80C53"/>
    <w:rsid w:val="00E812A8"/>
    <w:rsid w:val="00E818EC"/>
    <w:rsid w:val="00E81BBD"/>
    <w:rsid w:val="00E81C8D"/>
    <w:rsid w:val="00E8214B"/>
    <w:rsid w:val="00E82733"/>
    <w:rsid w:val="00E8293E"/>
    <w:rsid w:val="00E833E3"/>
    <w:rsid w:val="00E83442"/>
    <w:rsid w:val="00E8362A"/>
    <w:rsid w:val="00E83D24"/>
    <w:rsid w:val="00E83EC4"/>
    <w:rsid w:val="00E84670"/>
    <w:rsid w:val="00E84AB8"/>
    <w:rsid w:val="00E84EE4"/>
    <w:rsid w:val="00E85F40"/>
    <w:rsid w:val="00E85F48"/>
    <w:rsid w:val="00E86849"/>
    <w:rsid w:val="00E86CC9"/>
    <w:rsid w:val="00E877A8"/>
    <w:rsid w:val="00E8797D"/>
    <w:rsid w:val="00E87E87"/>
    <w:rsid w:val="00E90040"/>
    <w:rsid w:val="00E90836"/>
    <w:rsid w:val="00E918F9"/>
    <w:rsid w:val="00E919B8"/>
    <w:rsid w:val="00E919CB"/>
    <w:rsid w:val="00E938E6"/>
    <w:rsid w:val="00E93A32"/>
    <w:rsid w:val="00E93AA5"/>
    <w:rsid w:val="00E93E81"/>
    <w:rsid w:val="00E94362"/>
    <w:rsid w:val="00E95A02"/>
    <w:rsid w:val="00E96472"/>
    <w:rsid w:val="00E96891"/>
    <w:rsid w:val="00E96944"/>
    <w:rsid w:val="00E96C3B"/>
    <w:rsid w:val="00E96E92"/>
    <w:rsid w:val="00E97844"/>
    <w:rsid w:val="00E97C42"/>
    <w:rsid w:val="00EA1885"/>
    <w:rsid w:val="00EA1F01"/>
    <w:rsid w:val="00EA1FD9"/>
    <w:rsid w:val="00EA2769"/>
    <w:rsid w:val="00EA2AF9"/>
    <w:rsid w:val="00EA2EDD"/>
    <w:rsid w:val="00EA2F10"/>
    <w:rsid w:val="00EA3106"/>
    <w:rsid w:val="00EA3FA3"/>
    <w:rsid w:val="00EA59FA"/>
    <w:rsid w:val="00EA5AC7"/>
    <w:rsid w:val="00EA6550"/>
    <w:rsid w:val="00EA6853"/>
    <w:rsid w:val="00EA6BF2"/>
    <w:rsid w:val="00EA71D0"/>
    <w:rsid w:val="00EB0499"/>
    <w:rsid w:val="00EB0B03"/>
    <w:rsid w:val="00EB1001"/>
    <w:rsid w:val="00EB1493"/>
    <w:rsid w:val="00EB2D95"/>
    <w:rsid w:val="00EB2EB2"/>
    <w:rsid w:val="00EB33B3"/>
    <w:rsid w:val="00EB3788"/>
    <w:rsid w:val="00EB3DBA"/>
    <w:rsid w:val="00EB3E70"/>
    <w:rsid w:val="00EB4353"/>
    <w:rsid w:val="00EB4666"/>
    <w:rsid w:val="00EB5461"/>
    <w:rsid w:val="00EB5A24"/>
    <w:rsid w:val="00EB5D4B"/>
    <w:rsid w:val="00EB718C"/>
    <w:rsid w:val="00EB77D1"/>
    <w:rsid w:val="00EB7877"/>
    <w:rsid w:val="00EC01F2"/>
    <w:rsid w:val="00EC0302"/>
    <w:rsid w:val="00EC0D58"/>
    <w:rsid w:val="00EC1279"/>
    <w:rsid w:val="00EC1995"/>
    <w:rsid w:val="00EC19EC"/>
    <w:rsid w:val="00EC2A27"/>
    <w:rsid w:val="00EC2DBB"/>
    <w:rsid w:val="00EC373A"/>
    <w:rsid w:val="00EC38A6"/>
    <w:rsid w:val="00EC3FF5"/>
    <w:rsid w:val="00EC44E1"/>
    <w:rsid w:val="00EC4E32"/>
    <w:rsid w:val="00EC4F05"/>
    <w:rsid w:val="00EC5A46"/>
    <w:rsid w:val="00EC63FC"/>
    <w:rsid w:val="00EC64BE"/>
    <w:rsid w:val="00EC7AE5"/>
    <w:rsid w:val="00ED0415"/>
    <w:rsid w:val="00ED1159"/>
    <w:rsid w:val="00ED1798"/>
    <w:rsid w:val="00ED20A5"/>
    <w:rsid w:val="00ED2908"/>
    <w:rsid w:val="00ED2B3B"/>
    <w:rsid w:val="00ED2F2D"/>
    <w:rsid w:val="00ED4372"/>
    <w:rsid w:val="00ED46EC"/>
    <w:rsid w:val="00ED4762"/>
    <w:rsid w:val="00ED49B7"/>
    <w:rsid w:val="00ED4A6C"/>
    <w:rsid w:val="00ED538D"/>
    <w:rsid w:val="00ED6065"/>
    <w:rsid w:val="00ED644D"/>
    <w:rsid w:val="00ED6AEA"/>
    <w:rsid w:val="00ED73E2"/>
    <w:rsid w:val="00ED755A"/>
    <w:rsid w:val="00EE01A4"/>
    <w:rsid w:val="00EE035F"/>
    <w:rsid w:val="00EE0689"/>
    <w:rsid w:val="00EE07BF"/>
    <w:rsid w:val="00EE1989"/>
    <w:rsid w:val="00EE1BD8"/>
    <w:rsid w:val="00EE2123"/>
    <w:rsid w:val="00EE2922"/>
    <w:rsid w:val="00EE3F73"/>
    <w:rsid w:val="00EE43B0"/>
    <w:rsid w:val="00EE49B3"/>
    <w:rsid w:val="00EE595A"/>
    <w:rsid w:val="00EE7036"/>
    <w:rsid w:val="00EF001E"/>
    <w:rsid w:val="00EF04EA"/>
    <w:rsid w:val="00EF0A9F"/>
    <w:rsid w:val="00EF1A60"/>
    <w:rsid w:val="00EF26C9"/>
    <w:rsid w:val="00EF3E9F"/>
    <w:rsid w:val="00EF4276"/>
    <w:rsid w:val="00EF4946"/>
    <w:rsid w:val="00EF4BA5"/>
    <w:rsid w:val="00EF5718"/>
    <w:rsid w:val="00EF5E4F"/>
    <w:rsid w:val="00EF5F66"/>
    <w:rsid w:val="00EF6CC3"/>
    <w:rsid w:val="00EF6DF8"/>
    <w:rsid w:val="00EF7D6E"/>
    <w:rsid w:val="00F0001B"/>
    <w:rsid w:val="00F00ACA"/>
    <w:rsid w:val="00F01088"/>
    <w:rsid w:val="00F011B3"/>
    <w:rsid w:val="00F01566"/>
    <w:rsid w:val="00F01995"/>
    <w:rsid w:val="00F01996"/>
    <w:rsid w:val="00F01E93"/>
    <w:rsid w:val="00F020DB"/>
    <w:rsid w:val="00F028F1"/>
    <w:rsid w:val="00F02F95"/>
    <w:rsid w:val="00F03389"/>
    <w:rsid w:val="00F04430"/>
    <w:rsid w:val="00F0486D"/>
    <w:rsid w:val="00F04C5A"/>
    <w:rsid w:val="00F05156"/>
    <w:rsid w:val="00F05AAE"/>
    <w:rsid w:val="00F05C2F"/>
    <w:rsid w:val="00F062AD"/>
    <w:rsid w:val="00F0675B"/>
    <w:rsid w:val="00F10A1E"/>
    <w:rsid w:val="00F10C0C"/>
    <w:rsid w:val="00F112C1"/>
    <w:rsid w:val="00F116E3"/>
    <w:rsid w:val="00F12886"/>
    <w:rsid w:val="00F138B6"/>
    <w:rsid w:val="00F14085"/>
    <w:rsid w:val="00F140EE"/>
    <w:rsid w:val="00F14661"/>
    <w:rsid w:val="00F14FCE"/>
    <w:rsid w:val="00F15F0A"/>
    <w:rsid w:val="00F162AA"/>
    <w:rsid w:val="00F167DD"/>
    <w:rsid w:val="00F16834"/>
    <w:rsid w:val="00F1721B"/>
    <w:rsid w:val="00F17537"/>
    <w:rsid w:val="00F17C1A"/>
    <w:rsid w:val="00F17FE6"/>
    <w:rsid w:val="00F201F7"/>
    <w:rsid w:val="00F20F74"/>
    <w:rsid w:val="00F210AC"/>
    <w:rsid w:val="00F21612"/>
    <w:rsid w:val="00F21A05"/>
    <w:rsid w:val="00F21BCB"/>
    <w:rsid w:val="00F22CE3"/>
    <w:rsid w:val="00F23057"/>
    <w:rsid w:val="00F23F3C"/>
    <w:rsid w:val="00F2469F"/>
    <w:rsid w:val="00F24C89"/>
    <w:rsid w:val="00F2516A"/>
    <w:rsid w:val="00F25E4E"/>
    <w:rsid w:val="00F26156"/>
    <w:rsid w:val="00F2793C"/>
    <w:rsid w:val="00F308D6"/>
    <w:rsid w:val="00F30A15"/>
    <w:rsid w:val="00F31C8E"/>
    <w:rsid w:val="00F31F50"/>
    <w:rsid w:val="00F32A46"/>
    <w:rsid w:val="00F331F9"/>
    <w:rsid w:val="00F33233"/>
    <w:rsid w:val="00F33671"/>
    <w:rsid w:val="00F338F9"/>
    <w:rsid w:val="00F33E97"/>
    <w:rsid w:val="00F3469C"/>
    <w:rsid w:val="00F34A38"/>
    <w:rsid w:val="00F35B0E"/>
    <w:rsid w:val="00F35C03"/>
    <w:rsid w:val="00F35E82"/>
    <w:rsid w:val="00F362C6"/>
    <w:rsid w:val="00F366D9"/>
    <w:rsid w:val="00F3693D"/>
    <w:rsid w:val="00F37834"/>
    <w:rsid w:val="00F37F40"/>
    <w:rsid w:val="00F4082E"/>
    <w:rsid w:val="00F408EC"/>
    <w:rsid w:val="00F415A1"/>
    <w:rsid w:val="00F417EA"/>
    <w:rsid w:val="00F41E5D"/>
    <w:rsid w:val="00F43551"/>
    <w:rsid w:val="00F4365F"/>
    <w:rsid w:val="00F43884"/>
    <w:rsid w:val="00F44557"/>
    <w:rsid w:val="00F44F53"/>
    <w:rsid w:val="00F47304"/>
    <w:rsid w:val="00F47AFE"/>
    <w:rsid w:val="00F47B7E"/>
    <w:rsid w:val="00F503B4"/>
    <w:rsid w:val="00F5100E"/>
    <w:rsid w:val="00F5208F"/>
    <w:rsid w:val="00F52F4D"/>
    <w:rsid w:val="00F53482"/>
    <w:rsid w:val="00F54CF7"/>
    <w:rsid w:val="00F54F95"/>
    <w:rsid w:val="00F5515B"/>
    <w:rsid w:val="00F561A1"/>
    <w:rsid w:val="00F56F9B"/>
    <w:rsid w:val="00F572B9"/>
    <w:rsid w:val="00F57FE1"/>
    <w:rsid w:val="00F6036B"/>
    <w:rsid w:val="00F604A3"/>
    <w:rsid w:val="00F60867"/>
    <w:rsid w:val="00F608C5"/>
    <w:rsid w:val="00F60CD1"/>
    <w:rsid w:val="00F60FD6"/>
    <w:rsid w:val="00F617DB"/>
    <w:rsid w:val="00F618CF"/>
    <w:rsid w:val="00F61DEA"/>
    <w:rsid w:val="00F63A24"/>
    <w:rsid w:val="00F642CB"/>
    <w:rsid w:val="00F649E7"/>
    <w:rsid w:val="00F64D45"/>
    <w:rsid w:val="00F6632B"/>
    <w:rsid w:val="00F668C3"/>
    <w:rsid w:val="00F66B18"/>
    <w:rsid w:val="00F66C3A"/>
    <w:rsid w:val="00F66D32"/>
    <w:rsid w:val="00F66E18"/>
    <w:rsid w:val="00F702E7"/>
    <w:rsid w:val="00F704DC"/>
    <w:rsid w:val="00F70CF0"/>
    <w:rsid w:val="00F70D33"/>
    <w:rsid w:val="00F72DE1"/>
    <w:rsid w:val="00F7376E"/>
    <w:rsid w:val="00F750BB"/>
    <w:rsid w:val="00F75E15"/>
    <w:rsid w:val="00F75F0B"/>
    <w:rsid w:val="00F7604D"/>
    <w:rsid w:val="00F769B3"/>
    <w:rsid w:val="00F76F7B"/>
    <w:rsid w:val="00F7714D"/>
    <w:rsid w:val="00F774E4"/>
    <w:rsid w:val="00F77674"/>
    <w:rsid w:val="00F77881"/>
    <w:rsid w:val="00F778C0"/>
    <w:rsid w:val="00F77C87"/>
    <w:rsid w:val="00F803E5"/>
    <w:rsid w:val="00F808E1"/>
    <w:rsid w:val="00F80C36"/>
    <w:rsid w:val="00F80C90"/>
    <w:rsid w:val="00F80D0C"/>
    <w:rsid w:val="00F81188"/>
    <w:rsid w:val="00F81401"/>
    <w:rsid w:val="00F81A61"/>
    <w:rsid w:val="00F81FFC"/>
    <w:rsid w:val="00F82486"/>
    <w:rsid w:val="00F830BB"/>
    <w:rsid w:val="00F83403"/>
    <w:rsid w:val="00F83B40"/>
    <w:rsid w:val="00F8408F"/>
    <w:rsid w:val="00F843E0"/>
    <w:rsid w:val="00F8486C"/>
    <w:rsid w:val="00F85383"/>
    <w:rsid w:val="00F85396"/>
    <w:rsid w:val="00F85C2A"/>
    <w:rsid w:val="00F85C81"/>
    <w:rsid w:val="00F85E21"/>
    <w:rsid w:val="00F86141"/>
    <w:rsid w:val="00F868C9"/>
    <w:rsid w:val="00F869DD"/>
    <w:rsid w:val="00F87031"/>
    <w:rsid w:val="00F87CB7"/>
    <w:rsid w:val="00F9012C"/>
    <w:rsid w:val="00F90279"/>
    <w:rsid w:val="00F90442"/>
    <w:rsid w:val="00F907DD"/>
    <w:rsid w:val="00F90981"/>
    <w:rsid w:val="00F914F3"/>
    <w:rsid w:val="00F91750"/>
    <w:rsid w:val="00F918B9"/>
    <w:rsid w:val="00F91BA7"/>
    <w:rsid w:val="00F91D25"/>
    <w:rsid w:val="00F9279B"/>
    <w:rsid w:val="00F927D3"/>
    <w:rsid w:val="00F93441"/>
    <w:rsid w:val="00F939B1"/>
    <w:rsid w:val="00F944EE"/>
    <w:rsid w:val="00F94ACE"/>
    <w:rsid w:val="00F95D16"/>
    <w:rsid w:val="00F96374"/>
    <w:rsid w:val="00F96A3A"/>
    <w:rsid w:val="00F972D8"/>
    <w:rsid w:val="00F97650"/>
    <w:rsid w:val="00F97C70"/>
    <w:rsid w:val="00F97DB3"/>
    <w:rsid w:val="00FA003B"/>
    <w:rsid w:val="00FA0895"/>
    <w:rsid w:val="00FA0F6D"/>
    <w:rsid w:val="00FA1B18"/>
    <w:rsid w:val="00FA1DCD"/>
    <w:rsid w:val="00FA1FB9"/>
    <w:rsid w:val="00FA23DB"/>
    <w:rsid w:val="00FA24A8"/>
    <w:rsid w:val="00FA2CEE"/>
    <w:rsid w:val="00FA36A1"/>
    <w:rsid w:val="00FA3A3E"/>
    <w:rsid w:val="00FA4B29"/>
    <w:rsid w:val="00FA4B88"/>
    <w:rsid w:val="00FA543A"/>
    <w:rsid w:val="00FA77C2"/>
    <w:rsid w:val="00FB0813"/>
    <w:rsid w:val="00FB0C1E"/>
    <w:rsid w:val="00FB121B"/>
    <w:rsid w:val="00FB1783"/>
    <w:rsid w:val="00FB286A"/>
    <w:rsid w:val="00FB298C"/>
    <w:rsid w:val="00FB29BA"/>
    <w:rsid w:val="00FB2FAF"/>
    <w:rsid w:val="00FB36F1"/>
    <w:rsid w:val="00FB38FF"/>
    <w:rsid w:val="00FB39BC"/>
    <w:rsid w:val="00FB3C24"/>
    <w:rsid w:val="00FB4569"/>
    <w:rsid w:val="00FB4896"/>
    <w:rsid w:val="00FB492C"/>
    <w:rsid w:val="00FB4E4E"/>
    <w:rsid w:val="00FB5137"/>
    <w:rsid w:val="00FB518E"/>
    <w:rsid w:val="00FB56C5"/>
    <w:rsid w:val="00FB5E20"/>
    <w:rsid w:val="00FB609A"/>
    <w:rsid w:val="00FB6261"/>
    <w:rsid w:val="00FB6F85"/>
    <w:rsid w:val="00FC0A9B"/>
    <w:rsid w:val="00FC0DB1"/>
    <w:rsid w:val="00FC162B"/>
    <w:rsid w:val="00FC175E"/>
    <w:rsid w:val="00FC1EDA"/>
    <w:rsid w:val="00FC2509"/>
    <w:rsid w:val="00FC26E3"/>
    <w:rsid w:val="00FC27F4"/>
    <w:rsid w:val="00FC2945"/>
    <w:rsid w:val="00FC3557"/>
    <w:rsid w:val="00FC4092"/>
    <w:rsid w:val="00FC47CA"/>
    <w:rsid w:val="00FC4A30"/>
    <w:rsid w:val="00FC4A84"/>
    <w:rsid w:val="00FC5531"/>
    <w:rsid w:val="00FC5C17"/>
    <w:rsid w:val="00FC5DEE"/>
    <w:rsid w:val="00FC5E93"/>
    <w:rsid w:val="00FC69C1"/>
    <w:rsid w:val="00FC6A21"/>
    <w:rsid w:val="00FC6CD6"/>
    <w:rsid w:val="00FC6D5D"/>
    <w:rsid w:val="00FC70CC"/>
    <w:rsid w:val="00FC7614"/>
    <w:rsid w:val="00FD01FC"/>
    <w:rsid w:val="00FD0A5F"/>
    <w:rsid w:val="00FD0A91"/>
    <w:rsid w:val="00FD0EC0"/>
    <w:rsid w:val="00FD20E7"/>
    <w:rsid w:val="00FD24A6"/>
    <w:rsid w:val="00FD327D"/>
    <w:rsid w:val="00FD3611"/>
    <w:rsid w:val="00FD40E5"/>
    <w:rsid w:val="00FD5657"/>
    <w:rsid w:val="00FD5F05"/>
    <w:rsid w:val="00FD7B89"/>
    <w:rsid w:val="00FE0025"/>
    <w:rsid w:val="00FE01B2"/>
    <w:rsid w:val="00FE0DF3"/>
    <w:rsid w:val="00FE1A4C"/>
    <w:rsid w:val="00FE337F"/>
    <w:rsid w:val="00FE3C4C"/>
    <w:rsid w:val="00FE5126"/>
    <w:rsid w:val="00FE5403"/>
    <w:rsid w:val="00FE5A4E"/>
    <w:rsid w:val="00FE6981"/>
    <w:rsid w:val="00FE6BDD"/>
    <w:rsid w:val="00FE7B88"/>
    <w:rsid w:val="00FF0208"/>
    <w:rsid w:val="00FF035F"/>
    <w:rsid w:val="00FF0784"/>
    <w:rsid w:val="00FF11E8"/>
    <w:rsid w:val="00FF1203"/>
    <w:rsid w:val="00FF16C0"/>
    <w:rsid w:val="00FF1779"/>
    <w:rsid w:val="00FF1885"/>
    <w:rsid w:val="00FF1ED0"/>
    <w:rsid w:val="00FF24FF"/>
    <w:rsid w:val="00FF25F1"/>
    <w:rsid w:val="00FF3AAD"/>
    <w:rsid w:val="00FF42AE"/>
    <w:rsid w:val="00FF47B6"/>
    <w:rsid w:val="00FF4AF5"/>
    <w:rsid w:val="00FF50B0"/>
    <w:rsid w:val="00FF50FD"/>
    <w:rsid w:val="00FF552E"/>
    <w:rsid w:val="00FF605E"/>
    <w:rsid w:val="00FF6190"/>
    <w:rsid w:val="00FF648E"/>
    <w:rsid w:val="00FF65A3"/>
    <w:rsid w:val="00FF6A64"/>
    <w:rsid w:val="00FF7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7EC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447EC"/>
    <w:rPr>
      <w:lang w:eastAsia="en-US"/>
    </w:rPr>
  </w:style>
  <w:style w:type="paragraph" w:styleId="ListParagraph">
    <w:name w:val="List Paragraph"/>
    <w:basedOn w:val="Normal"/>
    <w:uiPriority w:val="99"/>
    <w:qFormat/>
    <w:rsid w:val="00C447EC"/>
    <w:pPr>
      <w:suppressAutoHyphens/>
      <w:autoSpaceDE/>
      <w:autoSpaceDN/>
      <w:adjustRightInd/>
      <w:ind w:left="720"/>
      <w:contextualSpacing/>
    </w:pPr>
    <w:rPr>
      <w:rFonts w:cs="Mangal"/>
      <w:kern w:val="1"/>
      <w:sz w:val="24"/>
      <w:szCs w:val="21"/>
      <w:lang w:eastAsia="hi-IN" w:bidi="hi-IN"/>
    </w:rPr>
  </w:style>
  <w:style w:type="paragraph" w:customStyle="1" w:styleId="ConsPlusNormal">
    <w:name w:val="ConsPlusNormal"/>
    <w:link w:val="ConsPlusNormal0"/>
    <w:uiPriority w:val="99"/>
    <w:rsid w:val="00A068DD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A068DD"/>
    <w:rPr>
      <w:rFonts w:ascii="Arial" w:hAnsi="Arial"/>
      <w:sz w:val="22"/>
      <w:lang w:val="ru-RU" w:eastAsia="ru-RU"/>
    </w:rPr>
  </w:style>
  <w:style w:type="paragraph" w:styleId="PlainText">
    <w:name w:val="Plain Text"/>
    <w:basedOn w:val="Normal"/>
    <w:link w:val="PlainTextChar1"/>
    <w:uiPriority w:val="99"/>
    <w:rsid w:val="00BC2F22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Pr>
      <w:rFonts w:ascii="Courier New" w:hAnsi="Courier New" w:cs="Courier New"/>
      <w:sz w:val="20"/>
      <w:szCs w:val="20"/>
    </w:rPr>
  </w:style>
  <w:style w:type="character" w:customStyle="1" w:styleId="PlainTextChar1">
    <w:name w:val="Plain Text Char1"/>
    <w:basedOn w:val="DefaultParagraphFont"/>
    <w:link w:val="PlainText"/>
    <w:uiPriority w:val="99"/>
    <w:locked/>
    <w:rsid w:val="00BC2F22"/>
    <w:rPr>
      <w:rFonts w:ascii="Courier New" w:hAnsi="Courier New" w:cs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122</TotalTime>
  <Pages>2</Pages>
  <Words>672</Words>
  <Characters>3836</Characters>
  <Application>Microsoft Office Outlook</Application>
  <DocSecurity>0</DocSecurity>
  <Lines>0</Lines>
  <Paragraphs>0</Paragraphs>
  <ScaleCrop>false</ScaleCrop>
  <Company>Администрация МО Гулькевичский р-он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Коновалова Т.В.</dc:creator>
  <cp:keywords/>
  <dc:description/>
  <cp:lastModifiedBy>PanovaSV</cp:lastModifiedBy>
  <cp:revision>5</cp:revision>
  <cp:lastPrinted>2015-12-24T16:09:00Z</cp:lastPrinted>
  <dcterms:created xsi:type="dcterms:W3CDTF">2015-12-24T06:50:00Z</dcterms:created>
  <dcterms:modified xsi:type="dcterms:W3CDTF">2015-12-28T10:24:00Z</dcterms:modified>
</cp:coreProperties>
</file>